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right w:w="115" w:type="dxa"/>
        </w:tblCellMar>
        <w:tblLook w:val="04A0" w:firstRow="1" w:lastRow="0" w:firstColumn="1" w:lastColumn="0" w:noHBand="0" w:noVBand="1"/>
        <w:tblDescription w:val="Layout table to enter Company and Customer Names and Address in 6 shipping labels per page"/>
      </w:tblPr>
      <w:tblGrid>
        <w:gridCol w:w="4866"/>
        <w:gridCol w:w="4759"/>
      </w:tblGrid>
      <w:tr w:rsidR="00BA5353" w14:paraId="64AB902A" w14:textId="77777777" w:rsidTr="00422DB0">
        <w:trPr>
          <w:trHeight w:hRule="exact" w:val="4320"/>
        </w:trPr>
        <w:tc>
          <w:tcPr>
            <w:tcW w:w="4866" w:type="dxa"/>
            <w:tcMar>
              <w:top w:w="230" w:type="dxa"/>
              <w:left w:w="115" w:type="dxa"/>
              <w:right w:w="115" w:type="dxa"/>
            </w:tcMar>
          </w:tcPr>
          <w:p w14:paraId="05DC31BA" w14:textId="77777777" w:rsidR="00422DB0" w:rsidRPr="00422DB0" w:rsidRDefault="00930EA3" w:rsidP="00422DB0">
            <w:pPr>
              <w:pStyle w:val="CompanyName"/>
              <w:rPr>
                <w:rStyle w:val="CompanyNameChar"/>
                <w:rFonts w:asciiTheme="minorHAnsi" w:eastAsiaTheme="minorHAnsi" w:hAnsiTheme="minorHAnsi" w:cstheme="minorBidi"/>
                <w:b/>
                <w:color w:val="auto"/>
                <w:szCs w:val="22"/>
              </w:rPr>
            </w:pPr>
            <w:sdt>
              <w:sdtPr>
                <w:rPr>
                  <w:rFonts w:ascii="Eras Bold ITC" w:eastAsia="Times New Roman" w:hAnsi="Eras Bold ITC" w:cs="Times New Roman"/>
                  <w:b w:val="0"/>
                  <w:noProof/>
                  <w:color w:val="3E732A" w:themeColor="accent1"/>
                  <w:szCs w:val="24"/>
                </w:rPr>
                <w:alias w:val="Replace with your logo:"/>
                <w:tag w:val="Replace with your logo:"/>
                <w:id w:val="-123385937"/>
                <w:temporary/>
                <w:picture/>
              </w:sdtPr>
              <w:sdtEndPr/>
              <w:sdtContent>
                <w:r w:rsidR="00422DB0">
                  <w:rPr>
                    <w:noProof/>
                  </w:rPr>
                  <w:drawing>
                    <wp:inline distT="0" distB="0" distL="0" distR="0" wp14:anchorId="72F44936" wp14:editId="20A99208">
                      <wp:extent cx="589335" cy="255905"/>
                      <wp:effectExtent l="0" t="0" r="1270" b="0"/>
                      <wp:docPr id="18" name="Graphic 18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14:paraId="6B6C72C7" w14:textId="77777777" w:rsidR="009E46AF" w:rsidRDefault="00930EA3" w:rsidP="009E46AF">
            <w:pPr>
              <w:pStyle w:val="CompanyName"/>
              <w:ind w:left="0" w:firstLine="288"/>
            </w:pPr>
            <w:sdt>
              <w:sdtPr>
                <w:alias w:val="Company name:"/>
                <w:tag w:val="Company name:"/>
                <w:id w:val="1698046239"/>
                <w:placeholder>
                  <w:docPart w:val="ACC3E5867CC84486BF46BC859A795811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/>
              <w:sdtContent>
                <w:r w:rsidR="009E46AF" w:rsidRPr="00F153B0">
                  <w:rPr>
                    <w:rStyle w:val="CompanyLogoChar"/>
                  </w:rPr>
                  <w:t>Company Name</w:t>
                </w:r>
              </w:sdtContent>
            </w:sdt>
          </w:p>
          <w:p w14:paraId="3A7C1DB3" w14:textId="77777777" w:rsidR="009E46AF" w:rsidRPr="00BA5353" w:rsidRDefault="00930EA3" w:rsidP="009E46AF">
            <w:pPr>
              <w:pStyle w:val="ReturnAddress"/>
              <w:rPr>
                <w:rFonts w:ascii="Eras Bold ITC" w:hAnsi="Eras Bold ITC" w:cs="Times New Roman"/>
                <w:color w:val="3E732A" w:themeColor="accent1"/>
                <w:szCs w:val="24"/>
              </w:rPr>
            </w:pPr>
            <w:sdt>
              <w:sdtPr>
                <w:rPr>
                  <w:b/>
                </w:rPr>
                <w:alias w:val="Street address:"/>
                <w:tag w:val="Street address:"/>
                <w:id w:val="-140582705"/>
                <w:placeholder>
                  <w:docPart w:val="0329E2131C2B47B89A3C4D8E35D2E434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/>
              <w:sdtContent>
                <w:r w:rsidR="009E46AF">
                  <w:t>Street Address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Address 2:"/>
                <w:tag w:val="Address 2:"/>
                <w:id w:val="-689456812"/>
                <w:placeholder>
                  <w:docPart w:val="B043C97D952345EEA0BB4E5D38A7F297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Address 2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City, ST ZIP Code:"/>
                <w:tag w:val="City, ST ZIP Code:"/>
                <w:id w:val="813065569"/>
                <w:placeholder>
                  <w:docPart w:val="3A33694BA7DD4357A4E718765A186AC6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City, ST ZIP Code</w:t>
                </w:r>
              </w:sdtContent>
            </w:sdt>
          </w:p>
          <w:p w14:paraId="468C3AF6" w14:textId="77777777" w:rsidR="00422DB0" w:rsidRDefault="00930EA3" w:rsidP="009E46AF">
            <w:pPr>
              <w:pStyle w:val="CustomerName"/>
            </w:pPr>
            <w:sdt>
              <w:sdtPr>
                <w:rPr>
                  <w:rStyle w:val="CustomerNameChar"/>
                  <w:b/>
                </w:rPr>
                <w:alias w:val="Enter customer name:"/>
                <w:tag w:val="Enter customer name:"/>
                <w:id w:val="-1540432317"/>
                <w:placeholder>
                  <w:docPart w:val="198E173A9904476A97E64A9010333E1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F153B0">
                  <w:rPr>
                    <w:rStyle w:val="CompanyLogoChar"/>
                  </w:rPr>
                  <w:t>Customer Name</w:t>
                </w:r>
              </w:sdtContent>
            </w:sdt>
          </w:p>
          <w:sdt>
            <w:sdtPr>
              <w:rPr>
                <w:rStyle w:val="MailingAddress2Char"/>
                <w:rFonts w:eastAsiaTheme="minorHAnsi" w:cstheme="minorBidi"/>
                <w:b/>
                <w:sz w:val="22"/>
              </w:rPr>
              <w:alias w:val="Enter street address:"/>
              <w:tag w:val="Enter street address:"/>
              <w:id w:val="154965371"/>
              <w:placeholder>
                <w:docPart w:val="6F100D63393A487CB740AD08E1D0E252"/>
              </w:placeholder>
              <w:temporary/>
              <w:showingPlcHdr/>
              <w15:appearance w15:val="hidden"/>
            </w:sdtPr>
            <w:sdtEndPr>
              <w:rPr>
                <w:rStyle w:val="DefaultParagraphFont"/>
                <w:rFonts w:asciiTheme="minorHAnsi" w:hAnsiTheme="minorHAnsi"/>
                <w:b w:val="0"/>
                <w:color w:val="auto"/>
                <w:szCs w:val="22"/>
              </w:rPr>
            </w:sdtEndPr>
            <w:sdtContent>
              <w:p w14:paraId="0CBECE88" w14:textId="77777777" w:rsidR="00422DB0" w:rsidRDefault="00422DB0" w:rsidP="00422DB0">
                <w:pPr>
                  <w:pStyle w:val="MailingAddress2"/>
                </w:pPr>
                <w:r>
                  <w:t>Street Address</w:t>
                </w:r>
              </w:p>
            </w:sdtContent>
          </w:sdt>
          <w:p w14:paraId="0F05DEBF" w14:textId="77777777" w:rsidR="00422DB0" w:rsidRDefault="00930EA3" w:rsidP="00422DB0">
            <w:pPr>
              <w:pStyle w:val="MailingAddress2"/>
            </w:pPr>
            <w:sdt>
              <w:sdtPr>
                <w:rPr>
                  <w:rStyle w:val="MailingAddress2Char"/>
                  <w:rFonts w:eastAsiaTheme="minorHAnsi" w:cstheme="minorBidi"/>
                  <w:b/>
                  <w:sz w:val="22"/>
                </w:rPr>
                <w:alias w:val="Enter address 2:"/>
                <w:tag w:val="Enter address 2:"/>
                <w:id w:val="-11379314"/>
                <w:placeholder>
                  <w:docPart w:val="1328B8DBEF9D4A398C69CB36109FC808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rFonts w:asciiTheme="minorHAnsi" w:hAnsiTheme="minorHAnsi"/>
                  <w:b w:val="0"/>
                  <w:color w:val="auto"/>
                  <w:szCs w:val="22"/>
                </w:rPr>
              </w:sdtEndPr>
              <w:sdtContent>
                <w:r w:rsidR="00422DB0">
                  <w:t>Address 2</w:t>
                </w:r>
              </w:sdtContent>
            </w:sdt>
          </w:p>
          <w:p w14:paraId="6F3F06B9" w14:textId="77777777" w:rsidR="00422DB0" w:rsidRPr="00422DB0" w:rsidRDefault="00930EA3" w:rsidP="00422DB0">
            <w:pPr>
              <w:pStyle w:val="MailingAddress2"/>
              <w:rPr>
                <w:rFonts w:ascii="Eras Bold ITC" w:hAnsi="Eras Bold ITC"/>
                <w:color w:val="3E732A" w:themeColor="accent1"/>
                <w:szCs w:val="24"/>
              </w:rPr>
            </w:pPr>
            <w:sdt>
              <w:sdtPr>
                <w:rPr>
                  <w:rStyle w:val="MailingAddress2Char"/>
                  <w:rFonts w:eastAsiaTheme="minorHAnsi" w:cstheme="minorBidi"/>
                  <w:b/>
                  <w:sz w:val="22"/>
                </w:rPr>
                <w:alias w:val="Enter City ST ZIP Code:"/>
                <w:tag w:val="Enter City ST ZIP Code:"/>
                <w:id w:val="1605146310"/>
                <w:placeholder>
                  <w:docPart w:val="554C4A9860C44DA79806E8E770804EB3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rFonts w:asciiTheme="minorHAnsi" w:hAnsiTheme="minorHAnsi"/>
                  <w:b w:val="0"/>
                  <w:color w:val="auto"/>
                  <w:szCs w:val="22"/>
                </w:rPr>
              </w:sdtEndPr>
              <w:sdtContent>
                <w:r w:rsidR="00422DB0">
                  <w:t>City, ST ZIP Code</w:t>
                </w:r>
              </w:sdtContent>
            </w:sdt>
          </w:p>
        </w:tc>
        <w:tc>
          <w:tcPr>
            <w:tcW w:w="4759" w:type="dxa"/>
            <w:tcMar>
              <w:top w:w="230" w:type="dxa"/>
              <w:left w:w="115" w:type="dxa"/>
              <w:right w:w="115" w:type="dxa"/>
            </w:tcMar>
          </w:tcPr>
          <w:p w14:paraId="5FF1D008" w14:textId="77777777" w:rsidR="00561B1C" w:rsidRPr="00422DB0" w:rsidRDefault="00930EA3" w:rsidP="00422DB0">
            <w:pPr>
              <w:pStyle w:val="CompanyName"/>
              <w:rPr>
                <w:rStyle w:val="CompanyNameChar"/>
                <w:rFonts w:asciiTheme="minorHAnsi" w:eastAsiaTheme="minorHAnsi" w:hAnsiTheme="minorHAnsi" w:cstheme="minorBidi"/>
                <w:b/>
                <w:color w:val="auto"/>
                <w:szCs w:val="22"/>
              </w:rPr>
            </w:pPr>
            <w:sdt>
              <w:sdtPr>
                <w:rPr>
                  <w:rFonts w:ascii="Eras Bold ITC" w:eastAsia="Times New Roman" w:hAnsi="Eras Bold ITC" w:cs="Times New Roman"/>
                  <w:b w:val="0"/>
                  <w:noProof/>
                  <w:color w:val="3E732A" w:themeColor="accent1"/>
                  <w:szCs w:val="24"/>
                </w:rPr>
                <w:alias w:val="Replace with your logo:"/>
                <w:tag w:val="Replace with your logo:"/>
                <w:id w:val="550814060"/>
                <w:temporary/>
                <w:picture/>
              </w:sdtPr>
              <w:sdtEndPr/>
              <w:sdtContent>
                <w:r w:rsidR="00561B1C">
                  <w:rPr>
                    <w:noProof/>
                  </w:rPr>
                  <w:drawing>
                    <wp:inline distT="0" distB="0" distL="0" distR="0" wp14:anchorId="245408A9" wp14:editId="46DD075F">
                      <wp:extent cx="589335" cy="255905"/>
                      <wp:effectExtent l="0" t="0" r="1270" b="0"/>
                      <wp:docPr id="87" name="Graphic 87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14:paraId="5AC6A13D" w14:textId="77777777" w:rsidR="009E46AF" w:rsidRDefault="00930EA3" w:rsidP="009E46AF">
            <w:pPr>
              <w:pStyle w:val="CompanyName"/>
              <w:ind w:left="0" w:firstLine="288"/>
            </w:pPr>
            <w:sdt>
              <w:sdtPr>
                <w:alias w:val="Company name:"/>
                <w:tag w:val="Company name:"/>
                <w:id w:val="1011722913"/>
                <w:placeholder>
                  <w:docPart w:val="CEEEF85D446F4E788E5B17714568CAA8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/>
              <w:sdtContent>
                <w:r w:rsidR="009E46AF" w:rsidRPr="00F153B0">
                  <w:rPr>
                    <w:rStyle w:val="CompanyLogoChar"/>
                  </w:rPr>
                  <w:t>Company Name</w:t>
                </w:r>
              </w:sdtContent>
            </w:sdt>
          </w:p>
          <w:p w14:paraId="1124954D" w14:textId="77777777" w:rsidR="009E46AF" w:rsidRPr="00BA5353" w:rsidRDefault="00930EA3" w:rsidP="009E46AF">
            <w:pPr>
              <w:pStyle w:val="ReturnAddress"/>
              <w:rPr>
                <w:rFonts w:ascii="Eras Bold ITC" w:hAnsi="Eras Bold ITC" w:cs="Times New Roman"/>
                <w:color w:val="3E732A" w:themeColor="accent1"/>
                <w:szCs w:val="24"/>
              </w:rPr>
            </w:pPr>
            <w:sdt>
              <w:sdtPr>
                <w:rPr>
                  <w:b/>
                </w:rPr>
                <w:alias w:val="Street address:"/>
                <w:tag w:val="Street address:"/>
                <w:id w:val="1089818766"/>
                <w:placeholder>
                  <w:docPart w:val="9EE2267533314F2ABA0F5A0A0230AD41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/>
              <w:sdtContent>
                <w:r w:rsidR="009E46AF">
                  <w:t>Street Address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Address 2:"/>
                <w:tag w:val="Address 2:"/>
                <w:id w:val="-1470435510"/>
                <w:placeholder>
                  <w:docPart w:val="2F8A85D44A2F43D19ACD64A5F3CF81EB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Address 2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City, ST ZIP Code:"/>
                <w:tag w:val="City, ST ZIP Code:"/>
                <w:id w:val="1321768405"/>
                <w:placeholder>
                  <w:docPart w:val="75FD7BAD53594F7A9B64E5FD8A19C27F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City, ST ZIP Code</w:t>
                </w:r>
              </w:sdtContent>
            </w:sdt>
          </w:p>
          <w:p w14:paraId="43807347" w14:textId="77777777" w:rsidR="00561B1C" w:rsidRDefault="00930EA3" w:rsidP="009E46AF">
            <w:pPr>
              <w:pStyle w:val="CustomerName"/>
            </w:pPr>
            <w:sdt>
              <w:sdtPr>
                <w:rPr>
                  <w:rStyle w:val="CustomerNameChar"/>
                  <w:b/>
                </w:rPr>
                <w:alias w:val="Enter customer name:"/>
                <w:tag w:val="Enter customer name:"/>
                <w:id w:val="-1719887746"/>
                <w:placeholder>
                  <w:docPart w:val="D944EAE1C4E74838BE71F074D21556AD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561B1C" w:rsidRPr="00F153B0">
                  <w:rPr>
                    <w:rStyle w:val="CompanyLogoChar"/>
                  </w:rPr>
                  <w:t>Customer Name</w:t>
                </w:r>
              </w:sdtContent>
            </w:sdt>
          </w:p>
          <w:sdt>
            <w:sdtPr>
              <w:rPr>
                <w:rStyle w:val="MailingAddress2Char"/>
                <w:rFonts w:eastAsiaTheme="minorHAnsi" w:cstheme="minorBidi"/>
                <w:b/>
                <w:sz w:val="22"/>
              </w:rPr>
              <w:alias w:val="Enter street address:"/>
              <w:tag w:val="Enter street address:"/>
              <w:id w:val="764498529"/>
              <w:placeholder>
                <w:docPart w:val="BF9DE130ACE4475C93B10E4C8890227A"/>
              </w:placeholder>
              <w:temporary/>
              <w:showingPlcHdr/>
              <w15:appearance w15:val="hidden"/>
            </w:sdtPr>
            <w:sdtEndPr>
              <w:rPr>
                <w:rStyle w:val="DefaultParagraphFont"/>
                <w:rFonts w:asciiTheme="minorHAnsi" w:hAnsiTheme="minorHAnsi"/>
                <w:b w:val="0"/>
                <w:color w:val="auto"/>
                <w:szCs w:val="22"/>
              </w:rPr>
            </w:sdtEndPr>
            <w:sdtContent>
              <w:p w14:paraId="31D34F7F" w14:textId="77777777" w:rsidR="00561B1C" w:rsidRDefault="00561B1C" w:rsidP="00561B1C">
                <w:pPr>
                  <w:pStyle w:val="MailingAddress2"/>
                </w:pPr>
                <w:r>
                  <w:t>Street Address</w:t>
                </w:r>
              </w:p>
            </w:sdtContent>
          </w:sdt>
          <w:p w14:paraId="129D99C6" w14:textId="77777777" w:rsidR="00561B1C" w:rsidRDefault="00930EA3" w:rsidP="00561B1C">
            <w:pPr>
              <w:pStyle w:val="MailingAddress2"/>
            </w:pPr>
            <w:sdt>
              <w:sdtPr>
                <w:rPr>
                  <w:rStyle w:val="MailingAddress2Char"/>
                  <w:rFonts w:eastAsiaTheme="minorHAnsi" w:cstheme="minorBidi"/>
                  <w:b/>
                  <w:sz w:val="22"/>
                </w:rPr>
                <w:alias w:val="Enter address 2:"/>
                <w:tag w:val="Enter address 2:"/>
                <w:id w:val="-1207568625"/>
                <w:placeholder>
                  <w:docPart w:val="AD67F892332A4D7FB6CA7F623091EEFB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rFonts w:asciiTheme="minorHAnsi" w:hAnsiTheme="minorHAnsi"/>
                  <w:b w:val="0"/>
                  <w:color w:val="auto"/>
                  <w:szCs w:val="22"/>
                </w:rPr>
              </w:sdtEndPr>
              <w:sdtContent>
                <w:r w:rsidR="00561B1C">
                  <w:t>Address 2</w:t>
                </w:r>
              </w:sdtContent>
            </w:sdt>
          </w:p>
          <w:p w14:paraId="43210437" w14:textId="77777777" w:rsidR="00561B1C" w:rsidRDefault="00930EA3" w:rsidP="00561B1C">
            <w:pPr>
              <w:pStyle w:val="MailingAddress2"/>
            </w:pPr>
            <w:sdt>
              <w:sdtPr>
                <w:rPr>
                  <w:rStyle w:val="MailingAddress2Char"/>
                  <w:rFonts w:eastAsiaTheme="minorHAnsi" w:cstheme="minorBidi"/>
                  <w:b/>
                  <w:sz w:val="22"/>
                </w:rPr>
                <w:alias w:val="Enter City ST ZIP Code:"/>
                <w:tag w:val="Enter City ST ZIP Code:"/>
                <w:id w:val="1592207447"/>
                <w:placeholder>
                  <w:docPart w:val="70AFB145FEF24FC5889781FD9500DBF8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rFonts w:asciiTheme="minorHAnsi" w:hAnsiTheme="minorHAnsi"/>
                  <w:b w:val="0"/>
                  <w:color w:val="auto"/>
                  <w:szCs w:val="22"/>
                </w:rPr>
              </w:sdtEndPr>
              <w:sdtContent>
                <w:r w:rsidR="00561B1C">
                  <w:t>City, ST ZIP Code</w:t>
                </w:r>
              </w:sdtContent>
            </w:sdt>
          </w:p>
        </w:tc>
      </w:tr>
    </w:tbl>
    <w:p w14:paraId="24C68176" w14:textId="77777777" w:rsidR="00895198" w:rsidRDefault="0089519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Layout table to enter Company and Customer Names and Address in 6 shipping labels per page"/>
      </w:tblPr>
      <w:tblGrid>
        <w:gridCol w:w="4866"/>
        <w:gridCol w:w="4759"/>
      </w:tblGrid>
      <w:tr w:rsidR="007C3B05" w14:paraId="11880D38" w14:textId="77777777" w:rsidTr="00422DB0">
        <w:trPr>
          <w:trHeight w:hRule="exact" w:val="4320"/>
        </w:trPr>
        <w:tc>
          <w:tcPr>
            <w:tcW w:w="4866" w:type="dxa"/>
            <w:tcMar>
              <w:top w:w="230" w:type="dxa"/>
              <w:left w:w="115" w:type="dxa"/>
              <w:right w:w="115" w:type="dxa"/>
            </w:tcMar>
          </w:tcPr>
          <w:p w14:paraId="6E615C6A" w14:textId="77777777" w:rsidR="00422DB0" w:rsidRPr="00422DB0" w:rsidRDefault="00930EA3" w:rsidP="00422DB0">
            <w:pPr>
              <w:pStyle w:val="CompanyName"/>
              <w:rPr>
                <w:rStyle w:val="CompanyNameChar"/>
                <w:rFonts w:asciiTheme="minorHAnsi" w:eastAsiaTheme="minorHAnsi" w:hAnsiTheme="minorHAnsi" w:cstheme="minorBidi"/>
                <w:b/>
                <w:color w:val="auto"/>
                <w:szCs w:val="22"/>
              </w:rPr>
            </w:pPr>
            <w:sdt>
              <w:sdtPr>
                <w:rPr>
                  <w:rFonts w:ascii="Eras Bold ITC" w:eastAsia="Times New Roman" w:hAnsi="Eras Bold ITC" w:cs="Times New Roman"/>
                  <w:b w:val="0"/>
                  <w:noProof/>
                  <w:color w:val="3E732A" w:themeColor="accent1"/>
                  <w:szCs w:val="24"/>
                </w:rPr>
                <w:alias w:val="Replace with your logo:"/>
                <w:tag w:val="Replace with your logo:"/>
                <w:id w:val="-470831979"/>
                <w:temporary/>
                <w:picture/>
              </w:sdtPr>
              <w:sdtEndPr/>
              <w:sdtContent>
                <w:r w:rsidR="00422DB0">
                  <w:rPr>
                    <w:noProof/>
                  </w:rPr>
                  <w:drawing>
                    <wp:inline distT="0" distB="0" distL="0" distR="0" wp14:anchorId="2870A865" wp14:editId="04F8FF37">
                      <wp:extent cx="589335" cy="255905"/>
                      <wp:effectExtent l="0" t="0" r="1270" b="0"/>
                      <wp:docPr id="15" name="Graphic 15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14:paraId="28233277" w14:textId="77777777" w:rsidR="009E46AF" w:rsidRDefault="00930EA3" w:rsidP="009E46AF">
            <w:pPr>
              <w:pStyle w:val="CompanyName"/>
              <w:ind w:left="0" w:firstLine="288"/>
            </w:pPr>
            <w:sdt>
              <w:sdtPr>
                <w:alias w:val="Company name:"/>
                <w:tag w:val="Company name:"/>
                <w:id w:val="-555315354"/>
                <w:placeholder>
                  <w:docPart w:val="58943B54DD6249BCB67043070623CA57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/>
              <w:sdtContent>
                <w:r w:rsidR="009E46AF" w:rsidRPr="00F153B0">
                  <w:rPr>
                    <w:rStyle w:val="CompanyLogoChar"/>
                  </w:rPr>
                  <w:t>Company Name</w:t>
                </w:r>
              </w:sdtContent>
            </w:sdt>
          </w:p>
          <w:p w14:paraId="6953BEB1" w14:textId="77777777" w:rsidR="009E46AF" w:rsidRPr="00BA5353" w:rsidRDefault="00930EA3" w:rsidP="009E46AF">
            <w:pPr>
              <w:pStyle w:val="ReturnAddress"/>
              <w:rPr>
                <w:rFonts w:ascii="Eras Bold ITC" w:hAnsi="Eras Bold ITC" w:cs="Times New Roman"/>
                <w:color w:val="3E732A" w:themeColor="accent1"/>
                <w:szCs w:val="24"/>
              </w:rPr>
            </w:pPr>
            <w:sdt>
              <w:sdtPr>
                <w:rPr>
                  <w:b/>
                </w:rPr>
                <w:alias w:val="Street address:"/>
                <w:tag w:val="Street address:"/>
                <w:id w:val="-1506511406"/>
                <w:placeholder>
                  <w:docPart w:val="3670C2E7B0AF4E138D386890C22F8E30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/>
              <w:sdtContent>
                <w:r w:rsidR="009E46AF">
                  <w:t>Street Address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Address 2:"/>
                <w:tag w:val="Address 2:"/>
                <w:id w:val="1321002330"/>
                <w:placeholder>
                  <w:docPart w:val="05CE7DE9D637485DA87F1CBCB2F4373D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Address 2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City, ST ZIP Code:"/>
                <w:tag w:val="City, ST ZIP Code:"/>
                <w:id w:val="696043171"/>
                <w:placeholder>
                  <w:docPart w:val="82B1CFAB51834A718FD00DC02CA06665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City, ST ZIP Code</w:t>
                </w:r>
              </w:sdtContent>
            </w:sdt>
          </w:p>
          <w:p w14:paraId="4CC786BC" w14:textId="77777777" w:rsidR="00422DB0" w:rsidRDefault="00930EA3" w:rsidP="009E46AF">
            <w:pPr>
              <w:pStyle w:val="CustomerName"/>
            </w:pPr>
            <w:sdt>
              <w:sdtPr>
                <w:rPr>
                  <w:rStyle w:val="CustomerNameChar"/>
                  <w:b/>
                </w:rPr>
                <w:alias w:val="Enter customer name:"/>
                <w:tag w:val="Enter customer name:"/>
                <w:id w:val="-636568721"/>
                <w:placeholder>
                  <w:docPart w:val="8B32A5A0CF4E406F81BC205C4E80A123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F153B0">
                  <w:rPr>
                    <w:rStyle w:val="CompanyLogoChar"/>
                  </w:rPr>
                  <w:t>Customer Name</w:t>
                </w:r>
              </w:sdtContent>
            </w:sdt>
          </w:p>
          <w:sdt>
            <w:sdtPr>
              <w:rPr>
                <w:rStyle w:val="MailingAddress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alias w:val="Enter street address:"/>
              <w:tag w:val="Enter street address:"/>
              <w:id w:val="13807963"/>
              <w:placeholder>
                <w:docPart w:val="9B43A5C222A946A5BA0A2D3D45B41615"/>
              </w:placeholder>
              <w:temporary/>
              <w:showingPlcHdr/>
              <w15:appearance w15:val="hidden"/>
            </w:sdtPr>
            <w:sdtEndPr>
              <w:rPr>
                <w:rStyle w:val="DefaultParagraphFont"/>
              </w:rPr>
            </w:sdtEndPr>
            <w:sdtContent>
              <w:p w14:paraId="1D88AC7F" w14:textId="77777777" w:rsidR="00422DB0" w:rsidRPr="001E5765" w:rsidRDefault="00422DB0" w:rsidP="001E5765">
                <w:pPr>
                  <w:pStyle w:val="MailingAddress2"/>
                </w:pPr>
                <w:r w:rsidRPr="001E5765">
                  <w:t>Street Address</w:t>
                </w:r>
              </w:p>
            </w:sdtContent>
          </w:sdt>
          <w:p w14:paraId="1F4E4195" w14:textId="77777777" w:rsidR="00422DB0" w:rsidRPr="001E5765" w:rsidRDefault="00930EA3" w:rsidP="001E5765">
            <w:pPr>
              <w:pStyle w:val="MailingAddress2"/>
            </w:pPr>
            <w:sdt>
              <w:sdtPr>
                <w:rPr>
                  <w:rStyle w:val="MailingAddress2Char"/>
                  <w:rFonts w:asciiTheme="minorHAnsi" w:eastAsiaTheme="minorHAnsi" w:hAnsiTheme="minorHAnsi" w:cstheme="minorBidi"/>
                  <w:color w:val="auto"/>
                  <w:sz w:val="22"/>
                  <w:szCs w:val="22"/>
                </w:rPr>
                <w:alias w:val="Enter address 2:"/>
                <w:tag w:val="Enter address 2:"/>
                <w:id w:val="1311522005"/>
                <w:placeholder>
                  <w:docPart w:val="D40F8CA32D624DC0BFBEC4DC095EAB8E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1E5765">
                  <w:t>Address 2</w:t>
                </w:r>
              </w:sdtContent>
            </w:sdt>
          </w:p>
          <w:p w14:paraId="1836A282" w14:textId="77777777" w:rsidR="007C3B05" w:rsidRDefault="00930EA3" w:rsidP="001E5765">
            <w:pPr>
              <w:pStyle w:val="MailingAddress2"/>
            </w:pPr>
            <w:sdt>
              <w:sdtPr>
                <w:rPr>
                  <w:rStyle w:val="MailingAddress2Char"/>
                  <w:rFonts w:asciiTheme="minorHAnsi" w:eastAsiaTheme="minorHAnsi" w:hAnsiTheme="minorHAnsi" w:cstheme="minorBidi"/>
                  <w:color w:val="auto"/>
                  <w:sz w:val="22"/>
                  <w:szCs w:val="22"/>
                </w:rPr>
                <w:alias w:val="Enter City ST ZIP Code:"/>
                <w:tag w:val="Enter City ST ZIP Code:"/>
                <w:id w:val="-954252065"/>
                <w:placeholder>
                  <w:docPart w:val="A5C6DF1C6A974947849D8721B5CA5C24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1E5765">
                  <w:t>City, ST ZIP Code</w:t>
                </w:r>
              </w:sdtContent>
            </w:sdt>
          </w:p>
        </w:tc>
        <w:tc>
          <w:tcPr>
            <w:tcW w:w="4759" w:type="dxa"/>
            <w:tcMar>
              <w:top w:w="230" w:type="dxa"/>
              <w:left w:w="115" w:type="dxa"/>
              <w:right w:w="115" w:type="dxa"/>
            </w:tcMar>
          </w:tcPr>
          <w:p w14:paraId="0305239B" w14:textId="77777777" w:rsidR="00422DB0" w:rsidRPr="00422DB0" w:rsidRDefault="00930EA3" w:rsidP="00422DB0">
            <w:pPr>
              <w:pStyle w:val="CompanyName"/>
              <w:rPr>
                <w:rStyle w:val="CompanyNameChar"/>
                <w:rFonts w:asciiTheme="minorHAnsi" w:eastAsiaTheme="minorHAnsi" w:hAnsiTheme="minorHAnsi" w:cstheme="minorBidi"/>
                <w:b/>
                <w:color w:val="auto"/>
                <w:szCs w:val="22"/>
              </w:rPr>
            </w:pPr>
            <w:sdt>
              <w:sdtPr>
                <w:rPr>
                  <w:rFonts w:ascii="Eras Bold ITC" w:eastAsia="Times New Roman" w:hAnsi="Eras Bold ITC" w:cs="Times New Roman"/>
                  <w:b w:val="0"/>
                  <w:noProof/>
                  <w:color w:val="3E732A" w:themeColor="accent1"/>
                  <w:szCs w:val="24"/>
                </w:rPr>
                <w:alias w:val="Replace with your logo:"/>
                <w:tag w:val="Replace with your logo:"/>
                <w:id w:val="1946958316"/>
                <w:temporary/>
                <w:picture/>
              </w:sdtPr>
              <w:sdtEndPr/>
              <w:sdtContent>
                <w:r w:rsidR="00422DB0">
                  <w:rPr>
                    <w:noProof/>
                  </w:rPr>
                  <w:drawing>
                    <wp:inline distT="0" distB="0" distL="0" distR="0" wp14:anchorId="5F639042" wp14:editId="09A2256C">
                      <wp:extent cx="589335" cy="255905"/>
                      <wp:effectExtent l="0" t="0" r="1270" b="0"/>
                      <wp:docPr id="16" name="Graphic 16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14:paraId="7733A4A2" w14:textId="77777777" w:rsidR="009E46AF" w:rsidRDefault="00930EA3" w:rsidP="009E46AF">
            <w:pPr>
              <w:pStyle w:val="CompanyName"/>
              <w:ind w:left="0" w:firstLine="288"/>
            </w:pPr>
            <w:sdt>
              <w:sdtPr>
                <w:alias w:val="Company name:"/>
                <w:tag w:val="Company name:"/>
                <w:id w:val="1853525114"/>
                <w:placeholder>
                  <w:docPart w:val="E5CA5F4DF9664007A2282AF5D0156E98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/>
              <w:sdtContent>
                <w:r w:rsidR="009E46AF" w:rsidRPr="00F153B0">
                  <w:rPr>
                    <w:rStyle w:val="CompanyLogoChar"/>
                  </w:rPr>
                  <w:t>Company Name</w:t>
                </w:r>
              </w:sdtContent>
            </w:sdt>
          </w:p>
          <w:p w14:paraId="133FC4F5" w14:textId="77777777" w:rsidR="009E46AF" w:rsidRPr="00BA5353" w:rsidRDefault="00930EA3" w:rsidP="009E46AF">
            <w:pPr>
              <w:pStyle w:val="ReturnAddress"/>
              <w:rPr>
                <w:rFonts w:ascii="Eras Bold ITC" w:hAnsi="Eras Bold ITC" w:cs="Times New Roman"/>
                <w:color w:val="3E732A" w:themeColor="accent1"/>
                <w:szCs w:val="24"/>
              </w:rPr>
            </w:pPr>
            <w:sdt>
              <w:sdtPr>
                <w:rPr>
                  <w:b/>
                </w:rPr>
                <w:alias w:val="Street address:"/>
                <w:tag w:val="Street address:"/>
                <w:id w:val="2078019222"/>
                <w:placeholder>
                  <w:docPart w:val="63C49FDBC7DE493D90A411AD5ACDC8DA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/>
              <w:sdtContent>
                <w:r w:rsidR="009E46AF">
                  <w:t>Street Address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Address 2:"/>
                <w:tag w:val="Address 2:"/>
                <w:id w:val="-335142977"/>
                <w:placeholder>
                  <w:docPart w:val="09D8EB9823714CF99A1276906AF90A4F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Address 2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City, ST ZIP Code:"/>
                <w:tag w:val="City, ST ZIP Code:"/>
                <w:id w:val="747690287"/>
                <w:placeholder>
                  <w:docPart w:val="51775821655E480B8630626170E584CA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City, ST ZIP Code</w:t>
                </w:r>
              </w:sdtContent>
            </w:sdt>
          </w:p>
          <w:p w14:paraId="107396FD" w14:textId="77777777" w:rsidR="00422DB0" w:rsidRDefault="00930EA3" w:rsidP="009E46AF">
            <w:pPr>
              <w:pStyle w:val="CustomerName"/>
            </w:pPr>
            <w:sdt>
              <w:sdtPr>
                <w:rPr>
                  <w:rStyle w:val="CustomerNameChar"/>
                  <w:b/>
                </w:rPr>
                <w:alias w:val="Enter customer name:"/>
                <w:tag w:val="Enter customer name:"/>
                <w:id w:val="404041800"/>
                <w:placeholder>
                  <w:docPart w:val="62FA7E59A16B4BBEB19C35A8A706A9E5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F153B0">
                  <w:rPr>
                    <w:rStyle w:val="CompanyLogoChar"/>
                  </w:rPr>
                  <w:t>Customer Name</w:t>
                </w:r>
              </w:sdtContent>
            </w:sdt>
          </w:p>
          <w:sdt>
            <w:sdtPr>
              <w:rPr>
                <w:rStyle w:val="MailingAddress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alias w:val="Enter street address:"/>
              <w:tag w:val="Enter street address:"/>
              <w:id w:val="2050876649"/>
              <w:placeholder>
                <w:docPart w:val="5093ECF29233448EAA5BBCE29B09472B"/>
              </w:placeholder>
              <w:temporary/>
              <w:showingPlcHdr/>
              <w15:appearance w15:val="hidden"/>
            </w:sdtPr>
            <w:sdtEndPr>
              <w:rPr>
                <w:rStyle w:val="DefaultParagraphFont"/>
              </w:rPr>
            </w:sdtEndPr>
            <w:sdtContent>
              <w:p w14:paraId="3D74334A" w14:textId="77777777" w:rsidR="00422DB0" w:rsidRPr="001E5765" w:rsidRDefault="00422DB0" w:rsidP="001E5765">
                <w:pPr>
                  <w:pStyle w:val="MailingAddress2"/>
                </w:pPr>
                <w:r w:rsidRPr="001E5765">
                  <w:t>Street Address</w:t>
                </w:r>
              </w:p>
            </w:sdtContent>
          </w:sdt>
          <w:p w14:paraId="2DE06D62" w14:textId="77777777" w:rsidR="00422DB0" w:rsidRPr="001E5765" w:rsidRDefault="00930EA3" w:rsidP="001E5765">
            <w:pPr>
              <w:pStyle w:val="MailingAddress2"/>
            </w:pPr>
            <w:sdt>
              <w:sdtPr>
                <w:rPr>
                  <w:rStyle w:val="MailingAddress2Char"/>
                  <w:rFonts w:asciiTheme="minorHAnsi" w:eastAsiaTheme="minorHAnsi" w:hAnsiTheme="minorHAnsi" w:cstheme="minorBidi"/>
                  <w:color w:val="auto"/>
                  <w:sz w:val="22"/>
                  <w:szCs w:val="22"/>
                </w:rPr>
                <w:alias w:val="Enter address 2:"/>
                <w:tag w:val="Enter address 2:"/>
                <w:id w:val="460543976"/>
                <w:placeholder>
                  <w:docPart w:val="B679AB28B9DF480FA45DA646F9F78682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1E5765">
                  <w:t>Address 2</w:t>
                </w:r>
              </w:sdtContent>
            </w:sdt>
          </w:p>
          <w:p w14:paraId="15D117BB" w14:textId="77777777" w:rsidR="007C3B05" w:rsidRDefault="00930EA3" w:rsidP="001E5765">
            <w:pPr>
              <w:pStyle w:val="MailingAddress2"/>
            </w:pPr>
            <w:sdt>
              <w:sdtPr>
                <w:rPr>
                  <w:rStyle w:val="MailingAddress2Char"/>
                  <w:rFonts w:asciiTheme="minorHAnsi" w:eastAsiaTheme="minorHAnsi" w:hAnsiTheme="minorHAnsi" w:cstheme="minorBidi"/>
                  <w:color w:val="auto"/>
                  <w:sz w:val="22"/>
                  <w:szCs w:val="22"/>
                </w:rPr>
                <w:alias w:val="Enter City ST ZIP Code:"/>
                <w:tag w:val="Enter City ST ZIP Code:"/>
                <w:id w:val="830879404"/>
                <w:placeholder>
                  <w:docPart w:val="6B1A1CA01F5D4FF083FF236EE38DB689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1E5765">
                  <w:t>City, ST ZIP Code</w:t>
                </w:r>
              </w:sdtContent>
            </w:sdt>
          </w:p>
        </w:tc>
      </w:tr>
    </w:tbl>
    <w:p w14:paraId="2B6FDE3C" w14:textId="77777777" w:rsidR="00895198" w:rsidRDefault="0089519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Layout table to enter Company and Customer Names and Address in 6 shipping labels per page"/>
      </w:tblPr>
      <w:tblGrid>
        <w:gridCol w:w="4866"/>
        <w:gridCol w:w="4759"/>
      </w:tblGrid>
      <w:tr w:rsidR="007C3B05" w14:paraId="7505DDDE" w14:textId="77777777" w:rsidTr="00422DB0">
        <w:trPr>
          <w:trHeight w:hRule="exact" w:val="3744"/>
        </w:trPr>
        <w:tc>
          <w:tcPr>
            <w:tcW w:w="4866" w:type="dxa"/>
            <w:tcMar>
              <w:top w:w="230" w:type="dxa"/>
              <w:left w:w="115" w:type="dxa"/>
              <w:right w:w="115" w:type="dxa"/>
            </w:tcMar>
          </w:tcPr>
          <w:p w14:paraId="7DAD62CF" w14:textId="77777777" w:rsidR="00422DB0" w:rsidRPr="00422DB0" w:rsidRDefault="00930EA3" w:rsidP="00422DB0">
            <w:pPr>
              <w:pStyle w:val="CompanyName"/>
              <w:rPr>
                <w:rStyle w:val="CompanyNameChar"/>
                <w:rFonts w:asciiTheme="minorHAnsi" w:eastAsiaTheme="minorHAnsi" w:hAnsiTheme="minorHAnsi" w:cstheme="minorBidi"/>
                <w:b/>
                <w:color w:val="auto"/>
                <w:szCs w:val="22"/>
              </w:rPr>
            </w:pPr>
            <w:sdt>
              <w:sdtPr>
                <w:rPr>
                  <w:rFonts w:ascii="Eras Bold ITC" w:eastAsia="Times New Roman" w:hAnsi="Eras Bold ITC" w:cs="Times New Roman"/>
                  <w:b w:val="0"/>
                  <w:noProof/>
                  <w:color w:val="3E732A" w:themeColor="accent1"/>
                  <w:szCs w:val="24"/>
                </w:rPr>
                <w:alias w:val="Replace with your logo:"/>
                <w:tag w:val="Replace with your logo:"/>
                <w:id w:val="-965581310"/>
                <w:temporary/>
                <w:picture/>
              </w:sdtPr>
              <w:sdtEndPr/>
              <w:sdtContent>
                <w:r w:rsidR="00422DB0">
                  <w:rPr>
                    <w:noProof/>
                  </w:rPr>
                  <w:drawing>
                    <wp:inline distT="0" distB="0" distL="0" distR="0" wp14:anchorId="2C8253DD" wp14:editId="1ED7FE88">
                      <wp:extent cx="589335" cy="255905"/>
                      <wp:effectExtent l="0" t="0" r="1270" b="0"/>
                      <wp:docPr id="27" name="Graphic 27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14:paraId="7FB4962F" w14:textId="77777777" w:rsidR="009E46AF" w:rsidRDefault="00930EA3" w:rsidP="009E46AF">
            <w:pPr>
              <w:pStyle w:val="CompanyName"/>
              <w:ind w:left="0" w:firstLine="288"/>
            </w:pPr>
            <w:sdt>
              <w:sdtPr>
                <w:alias w:val="Company name:"/>
                <w:tag w:val="Company name:"/>
                <w:id w:val="321312600"/>
                <w:placeholder>
                  <w:docPart w:val="6B92686B66ED4BE1B6598B5935F63B78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/>
              <w:sdtContent>
                <w:r w:rsidR="009E46AF" w:rsidRPr="00F153B0">
                  <w:rPr>
                    <w:rStyle w:val="CompanyLogoChar"/>
                  </w:rPr>
                  <w:t>Company Name</w:t>
                </w:r>
              </w:sdtContent>
            </w:sdt>
          </w:p>
          <w:p w14:paraId="4DF273FF" w14:textId="77777777" w:rsidR="009E46AF" w:rsidRPr="00BA5353" w:rsidRDefault="00930EA3" w:rsidP="009E46AF">
            <w:pPr>
              <w:pStyle w:val="ReturnAddress"/>
              <w:rPr>
                <w:rFonts w:ascii="Eras Bold ITC" w:hAnsi="Eras Bold ITC" w:cs="Times New Roman"/>
                <w:color w:val="3E732A" w:themeColor="accent1"/>
                <w:szCs w:val="24"/>
              </w:rPr>
            </w:pPr>
            <w:sdt>
              <w:sdtPr>
                <w:rPr>
                  <w:b/>
                </w:rPr>
                <w:alias w:val="Street address:"/>
                <w:tag w:val="Street address:"/>
                <w:id w:val="-988630066"/>
                <w:placeholder>
                  <w:docPart w:val="ED1E92831C864BC4885C02079EC8E2B7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/>
              <w:sdtContent>
                <w:r w:rsidR="009E46AF">
                  <w:t>Street Address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Address 2:"/>
                <w:tag w:val="Address 2:"/>
                <w:id w:val="1261800912"/>
                <w:placeholder>
                  <w:docPart w:val="AE97B8B0B8C04FC5B0A47244F897247E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Address 2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City, ST ZIP Code:"/>
                <w:tag w:val="City, ST ZIP Code:"/>
                <w:id w:val="-779110775"/>
                <w:placeholder>
                  <w:docPart w:val="07A4EA6BF1394AC2895CAD8AD67423CC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City, ST ZIP Code</w:t>
                </w:r>
              </w:sdtContent>
            </w:sdt>
          </w:p>
          <w:p w14:paraId="6958DF44" w14:textId="77777777" w:rsidR="00422DB0" w:rsidRDefault="00930EA3" w:rsidP="009E46AF">
            <w:pPr>
              <w:pStyle w:val="CustomerName"/>
            </w:pPr>
            <w:sdt>
              <w:sdtPr>
                <w:rPr>
                  <w:rStyle w:val="CustomerNameChar"/>
                  <w:b/>
                </w:rPr>
                <w:alias w:val="Enter customer name:"/>
                <w:tag w:val="Enter customer name:"/>
                <w:id w:val="2029066398"/>
                <w:placeholder>
                  <w:docPart w:val="EF01C0B990004B8584BFE926AF20F2D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F153B0">
                  <w:rPr>
                    <w:rStyle w:val="CompanyLogoChar"/>
                  </w:rPr>
                  <w:t>Customer Name</w:t>
                </w:r>
              </w:sdtContent>
            </w:sdt>
          </w:p>
          <w:sdt>
            <w:sdtPr>
              <w:rPr>
                <w:rStyle w:val="MailingAddress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alias w:val="Enter street address:"/>
              <w:tag w:val="Enter street address:"/>
              <w:id w:val="-1269695014"/>
              <w:placeholder>
                <w:docPart w:val="27026A1DB07E41F1A5CEDE290DEF58EE"/>
              </w:placeholder>
              <w:temporary/>
              <w:showingPlcHdr/>
              <w15:appearance w15:val="hidden"/>
            </w:sdtPr>
            <w:sdtEndPr>
              <w:rPr>
                <w:rStyle w:val="DefaultParagraphFont"/>
              </w:rPr>
            </w:sdtEndPr>
            <w:sdtContent>
              <w:p w14:paraId="117A278C" w14:textId="77777777" w:rsidR="00422DB0" w:rsidRPr="001E5765" w:rsidRDefault="00422DB0" w:rsidP="001E5765">
                <w:pPr>
                  <w:pStyle w:val="MailingAddress2"/>
                </w:pPr>
                <w:r w:rsidRPr="001E5765">
                  <w:t>Street Address</w:t>
                </w:r>
              </w:p>
            </w:sdtContent>
          </w:sdt>
          <w:p w14:paraId="164BD24B" w14:textId="77777777" w:rsidR="00422DB0" w:rsidRPr="001E5765" w:rsidRDefault="00930EA3" w:rsidP="001E5765">
            <w:pPr>
              <w:pStyle w:val="MailingAddress2"/>
            </w:pPr>
            <w:sdt>
              <w:sdtPr>
                <w:rPr>
                  <w:rStyle w:val="MailingAddress2Char"/>
                  <w:rFonts w:asciiTheme="minorHAnsi" w:eastAsiaTheme="minorHAnsi" w:hAnsiTheme="minorHAnsi" w:cstheme="minorBidi"/>
                  <w:color w:val="auto"/>
                  <w:sz w:val="22"/>
                  <w:szCs w:val="22"/>
                </w:rPr>
                <w:alias w:val="Enter address 2:"/>
                <w:tag w:val="Enter address 2:"/>
                <w:id w:val="278922224"/>
                <w:placeholder>
                  <w:docPart w:val="E33285789FF24BB79972E603EB25D9F4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1E5765">
                  <w:t>Address 2</w:t>
                </w:r>
              </w:sdtContent>
            </w:sdt>
          </w:p>
          <w:p w14:paraId="75CF5611" w14:textId="77777777" w:rsidR="007C3B05" w:rsidRDefault="00930EA3" w:rsidP="001E5765">
            <w:pPr>
              <w:pStyle w:val="MailingAddress2"/>
            </w:pPr>
            <w:sdt>
              <w:sdtPr>
                <w:rPr>
                  <w:rStyle w:val="MailingAddress2Char"/>
                  <w:rFonts w:asciiTheme="minorHAnsi" w:eastAsiaTheme="minorHAnsi" w:hAnsiTheme="minorHAnsi" w:cstheme="minorBidi"/>
                  <w:color w:val="auto"/>
                  <w:sz w:val="22"/>
                  <w:szCs w:val="22"/>
                </w:rPr>
                <w:alias w:val="Enter City ST ZIP Code:"/>
                <w:tag w:val="Enter City ST ZIP Code:"/>
                <w:id w:val="438655796"/>
                <w:placeholder>
                  <w:docPart w:val="B335C366901C48869933B9E2B9E6BF1F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1E5765">
                  <w:t>City, ST ZIP Code</w:t>
                </w:r>
              </w:sdtContent>
            </w:sdt>
          </w:p>
        </w:tc>
        <w:tc>
          <w:tcPr>
            <w:tcW w:w="4759" w:type="dxa"/>
            <w:tcMar>
              <w:top w:w="230" w:type="dxa"/>
              <w:left w:w="115" w:type="dxa"/>
              <w:right w:w="115" w:type="dxa"/>
            </w:tcMar>
          </w:tcPr>
          <w:p w14:paraId="2E25CDAD" w14:textId="77777777" w:rsidR="00422DB0" w:rsidRPr="00422DB0" w:rsidRDefault="00930EA3" w:rsidP="00422DB0">
            <w:pPr>
              <w:pStyle w:val="CompanyName"/>
              <w:rPr>
                <w:rStyle w:val="CompanyNameChar"/>
                <w:rFonts w:asciiTheme="minorHAnsi" w:eastAsiaTheme="minorHAnsi" w:hAnsiTheme="minorHAnsi" w:cstheme="minorBidi"/>
                <w:b/>
                <w:color w:val="auto"/>
                <w:szCs w:val="22"/>
              </w:rPr>
            </w:pPr>
            <w:sdt>
              <w:sdtPr>
                <w:rPr>
                  <w:rFonts w:ascii="Eras Bold ITC" w:eastAsia="Times New Roman" w:hAnsi="Eras Bold ITC" w:cs="Times New Roman"/>
                  <w:b w:val="0"/>
                  <w:noProof/>
                  <w:color w:val="3E732A" w:themeColor="accent1"/>
                  <w:szCs w:val="24"/>
                </w:rPr>
                <w:alias w:val="Replace with your logo:"/>
                <w:tag w:val="Replace with your logo:"/>
                <w:id w:val="145638125"/>
                <w:temporary/>
                <w:picture/>
              </w:sdtPr>
              <w:sdtEndPr/>
              <w:sdtContent>
                <w:r w:rsidR="00422DB0">
                  <w:rPr>
                    <w:noProof/>
                  </w:rPr>
                  <w:drawing>
                    <wp:inline distT="0" distB="0" distL="0" distR="0" wp14:anchorId="5F4C788D" wp14:editId="13B9AE90">
                      <wp:extent cx="589335" cy="255905"/>
                      <wp:effectExtent l="0" t="0" r="1270" b="0"/>
                      <wp:docPr id="28" name="Graphic 28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14:paraId="7B50374B" w14:textId="77777777" w:rsidR="009E46AF" w:rsidRDefault="00930EA3" w:rsidP="009E46AF">
            <w:pPr>
              <w:pStyle w:val="CompanyName"/>
              <w:ind w:left="0" w:firstLine="288"/>
            </w:pPr>
            <w:sdt>
              <w:sdtPr>
                <w:alias w:val="Company name:"/>
                <w:tag w:val="Company name:"/>
                <w:id w:val="114873900"/>
                <w:placeholder>
                  <w:docPart w:val="227D21DB8EFE457495FE39FE5D724A2B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/>
              <w:sdtContent>
                <w:r w:rsidR="009E46AF" w:rsidRPr="00F153B0">
                  <w:rPr>
                    <w:rStyle w:val="CompanyLogoChar"/>
                  </w:rPr>
                  <w:t>Company Name</w:t>
                </w:r>
              </w:sdtContent>
            </w:sdt>
          </w:p>
          <w:p w14:paraId="4F662318" w14:textId="77777777" w:rsidR="009E46AF" w:rsidRPr="00BA5353" w:rsidRDefault="00930EA3" w:rsidP="009E46AF">
            <w:pPr>
              <w:pStyle w:val="ReturnAddress"/>
              <w:rPr>
                <w:rFonts w:ascii="Eras Bold ITC" w:hAnsi="Eras Bold ITC" w:cs="Times New Roman"/>
                <w:color w:val="3E732A" w:themeColor="accent1"/>
                <w:szCs w:val="24"/>
              </w:rPr>
            </w:pPr>
            <w:sdt>
              <w:sdtPr>
                <w:rPr>
                  <w:b/>
                </w:rPr>
                <w:alias w:val="Street address:"/>
                <w:tag w:val="Street address:"/>
                <w:id w:val="-878326129"/>
                <w:placeholder>
                  <w:docPart w:val="68C1FCB9CADD4DF994843356DA2A90BD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/>
              <w:sdtContent>
                <w:r w:rsidR="009E46AF">
                  <w:t>Street Address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Address 2:"/>
                <w:tag w:val="Address 2:"/>
                <w:id w:val="-1675868017"/>
                <w:placeholder>
                  <w:docPart w:val="396350CA816E44CF9D1B4CF701D938E3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Address 2</w:t>
                </w:r>
              </w:sdtContent>
            </w:sdt>
            <w:r w:rsidR="009E46AF">
              <w:rPr>
                <w:b/>
              </w:rPr>
              <w:br/>
            </w:r>
            <w:sdt>
              <w:sdtPr>
                <w:rPr>
                  <w:b/>
                </w:rPr>
                <w:alias w:val="City, ST ZIP Code:"/>
                <w:tag w:val="City, ST ZIP Code:"/>
                <w:id w:val="-118534344"/>
                <w:placeholder>
                  <w:docPart w:val="CEB5E5E492564E9BA7426A1CD01B1658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/>
              <w:sdtContent>
                <w:r w:rsidR="009E46AF">
                  <w:t>City, ST ZIP Code</w:t>
                </w:r>
              </w:sdtContent>
            </w:sdt>
          </w:p>
          <w:p w14:paraId="1C5D2A76" w14:textId="77777777" w:rsidR="00422DB0" w:rsidRDefault="00930EA3" w:rsidP="009E46AF">
            <w:pPr>
              <w:pStyle w:val="CustomerName"/>
            </w:pPr>
            <w:sdt>
              <w:sdtPr>
                <w:rPr>
                  <w:rStyle w:val="CustomerNameChar"/>
                  <w:b/>
                </w:rPr>
                <w:alias w:val="Enter customer name:"/>
                <w:tag w:val="Enter customer name:"/>
                <w:id w:val="162510900"/>
                <w:placeholder>
                  <w:docPart w:val="79C30A503B184D75B9DD598853E2D9F0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F153B0">
                  <w:rPr>
                    <w:rStyle w:val="CompanyLogoChar"/>
                  </w:rPr>
                  <w:t>Customer Name</w:t>
                </w:r>
              </w:sdtContent>
            </w:sdt>
          </w:p>
          <w:sdt>
            <w:sdtPr>
              <w:rPr>
                <w:rStyle w:val="MailingAddress2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alias w:val="Enter street address:"/>
              <w:tag w:val="Enter street address:"/>
              <w:id w:val="332886564"/>
              <w:placeholder>
                <w:docPart w:val="83BC9587209F485EB9A156DF8D77EAE5"/>
              </w:placeholder>
              <w:temporary/>
              <w:showingPlcHdr/>
              <w15:appearance w15:val="hidden"/>
            </w:sdtPr>
            <w:sdtEndPr>
              <w:rPr>
                <w:rStyle w:val="DefaultParagraphFont"/>
              </w:rPr>
            </w:sdtEndPr>
            <w:sdtContent>
              <w:p w14:paraId="3D32A312" w14:textId="77777777" w:rsidR="00422DB0" w:rsidRPr="001E5765" w:rsidRDefault="00422DB0" w:rsidP="001E5765">
                <w:pPr>
                  <w:pStyle w:val="MailingAddress2"/>
                </w:pPr>
                <w:r w:rsidRPr="001E5765">
                  <w:t>Street Address</w:t>
                </w:r>
              </w:p>
            </w:sdtContent>
          </w:sdt>
          <w:p w14:paraId="5AA6B7D6" w14:textId="77777777" w:rsidR="00422DB0" w:rsidRPr="001E5765" w:rsidRDefault="00930EA3" w:rsidP="001E5765">
            <w:pPr>
              <w:pStyle w:val="MailingAddress2"/>
            </w:pPr>
            <w:sdt>
              <w:sdtPr>
                <w:rPr>
                  <w:rStyle w:val="MailingAddress2Char"/>
                  <w:rFonts w:asciiTheme="minorHAnsi" w:eastAsiaTheme="minorHAnsi" w:hAnsiTheme="minorHAnsi" w:cstheme="minorBidi"/>
                  <w:color w:val="auto"/>
                  <w:sz w:val="22"/>
                  <w:szCs w:val="22"/>
                </w:rPr>
                <w:alias w:val="Enter address 2:"/>
                <w:tag w:val="Enter address 2:"/>
                <w:id w:val="604693064"/>
                <w:placeholder>
                  <w:docPart w:val="B412F7E3C8F04BC0A9A2BC6A8585420D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1E5765">
                  <w:t>Address 2</w:t>
                </w:r>
              </w:sdtContent>
            </w:sdt>
          </w:p>
          <w:p w14:paraId="48E785D3" w14:textId="77777777" w:rsidR="007C3B05" w:rsidRDefault="00930EA3" w:rsidP="001E5765">
            <w:pPr>
              <w:pStyle w:val="MailingAddress2"/>
            </w:pPr>
            <w:sdt>
              <w:sdtPr>
                <w:rPr>
                  <w:rStyle w:val="MailingAddress2Char"/>
                  <w:rFonts w:asciiTheme="minorHAnsi" w:eastAsiaTheme="minorHAnsi" w:hAnsiTheme="minorHAnsi" w:cstheme="minorBidi"/>
                  <w:color w:val="auto"/>
                  <w:sz w:val="22"/>
                  <w:szCs w:val="22"/>
                </w:rPr>
                <w:alias w:val="Enter City ST ZIP Code:"/>
                <w:tag w:val="Enter City ST ZIP Code:"/>
                <w:id w:val="-1901123189"/>
                <w:placeholder>
                  <w:docPart w:val="8D08DC701EB0480FB655CAA7E96B00A6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422DB0" w:rsidRPr="001E5765">
                  <w:t>City, ST ZIP Code</w:t>
                </w:r>
              </w:sdtContent>
            </w:sdt>
          </w:p>
        </w:tc>
      </w:tr>
    </w:tbl>
    <w:p w14:paraId="7D1D9544" w14:textId="77777777" w:rsidR="00FC2417" w:rsidRDefault="00FC2417"/>
    <w:sectPr w:rsidR="00FC2417" w:rsidSect="00422DB0">
      <w:headerReference w:type="default" r:id="rId11"/>
      <w:pgSz w:w="12240" w:h="15840" w:code="1"/>
      <w:pgMar w:top="864" w:right="864" w:bottom="864" w:left="86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0B418" w14:textId="77777777" w:rsidR="00930EA3" w:rsidRDefault="00930EA3">
      <w:pPr>
        <w:spacing w:after="0" w:line="240" w:lineRule="auto"/>
      </w:pPr>
      <w:r>
        <w:separator/>
      </w:r>
    </w:p>
  </w:endnote>
  <w:endnote w:type="continuationSeparator" w:id="0">
    <w:p w14:paraId="673A6234" w14:textId="77777777" w:rsidR="00930EA3" w:rsidRDefault="00930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8E253" w14:textId="77777777" w:rsidR="00930EA3" w:rsidRDefault="00930EA3">
      <w:pPr>
        <w:spacing w:after="0" w:line="240" w:lineRule="auto"/>
      </w:pPr>
      <w:r>
        <w:separator/>
      </w:r>
    </w:p>
  </w:footnote>
  <w:footnote w:type="continuationSeparator" w:id="0">
    <w:p w14:paraId="21CDF5F9" w14:textId="77777777" w:rsidR="00930EA3" w:rsidRDefault="00930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D05C2" w14:textId="77777777" w:rsidR="00561B1C" w:rsidRDefault="007B093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C80205E" wp14:editId="6C263751">
              <wp:simplePos x="0" y="0"/>
              <wp:positionH relativeFrom="column">
                <wp:posOffset>68580</wp:posOffset>
              </wp:positionH>
              <wp:positionV relativeFrom="paragraph">
                <wp:posOffset>556260</wp:posOffset>
              </wp:positionV>
              <wp:extent cx="6012180" cy="8493125"/>
              <wp:effectExtent l="0" t="0" r="26670" b="22225"/>
              <wp:wrapNone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12180" cy="8493125"/>
                        <a:chOff x="0" y="0"/>
                        <a:chExt cx="6012180" cy="8493125"/>
                      </a:xfrm>
                    </wpg:grpSpPr>
                    <wps:wsp>
                      <wps:cNvPr id="21" name="AutoShape 7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3086100" y="306324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C44F1F" w14:textId="77777777" w:rsidR="00561B1C" w:rsidRDefault="00561B1C" w:rsidP="00561B1C">
                            <w:pPr>
                              <w:pStyle w:val="MailingAddress2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2" name="AutoShape 7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0" y="306324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F73E67" w14:textId="77777777" w:rsidR="00561B1C" w:rsidRPr="00BA5353" w:rsidRDefault="00561B1C" w:rsidP="00561B1C">
                            <w:pPr>
                              <w:pStyle w:val="ReturnAddress"/>
                              <w:rPr>
                                <w:rFonts w:ascii="Eras Bold ITC" w:hAnsi="Eras Bold ITC" w:cs="Times New Roman"/>
                                <w:color w:val="3E732A" w:themeColor="accen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3" name="AutoShape 7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3086100" y="613410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8F1A5E" w14:textId="77777777" w:rsidR="00561B1C" w:rsidRDefault="00561B1C" w:rsidP="00561B1C">
                            <w:pPr>
                              <w:pStyle w:val="MailingAddress2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5" name="AutoShape 7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3086100" y="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450EC1C" w14:textId="77777777" w:rsidR="00561B1C" w:rsidRDefault="00561B1C" w:rsidP="00561B1C">
                            <w:pPr>
                              <w:pStyle w:val="MailingAddress2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6" name="AutoShape 7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EFF7EEC" w14:textId="77777777" w:rsidR="00561B1C" w:rsidRDefault="00561B1C" w:rsidP="00561B1C">
                            <w:pPr>
                              <w:pStyle w:val="MailingAddress2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4" name="AutoShape 7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0" y="612648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48015A" w14:textId="77777777" w:rsidR="00561B1C" w:rsidRDefault="00561B1C" w:rsidP="00561B1C">
                            <w:pPr>
                              <w:pStyle w:val="MailingAddress2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7C80205E" id="Group 1" o:spid="_x0000_s1026" style="position:absolute;margin-left:5.4pt;margin-top:43.8pt;width:473.4pt;height:668.75pt;z-index:251660288;mso-width-relative:margin" coordsize="60121,849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">
              <v:roundrect id="AutoShape 73" o:spid="_x0000_s1027" style="position:absolute;left:30861;top:30632;width:29260;height:23590;visibility:visible;mso-wrap-style:square;v-text-anchor:top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" strokecolor="#d1e7a8 [1301]" strokeweight=".25pt">
                <v:fill r:id="rId2" o:title="" recolor="t" rotate="t" type="frame"/>
                <v:imagedata recolortarget="#1d535a [1448]"/>
                <v:textbox inset="0,10.8pt,0,0">
                  <w:txbxContent>
                    <w:p w14:paraId="32C44F1F" w14:textId="77777777" w:rsidR="00561B1C" w:rsidRDefault="00561B1C" w:rsidP="00561B1C">
                      <w:pPr>
                        <w:pStyle w:val="MailingAddress2"/>
                      </w:pPr>
                    </w:p>
                  </w:txbxContent>
                </v:textbox>
              </v:roundrect>
              <v:roundrect id="AutoShape 73" o:spid="_x0000_s1028" style="position:absolute;top:30632;width:29260;height:23590;visibility:visible;mso-wrap-style:square;v-text-anchor:top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" strokecolor="#d1e7a8 [1301]" strokeweight=".25pt">
                <v:fill r:id="rId2" o:title="" recolor="t" rotate="t" type="frame"/>
                <v:imagedata recolortarget="#1d535a [1448]"/>
                <v:textbox inset="0,10.8pt,0,0">
                  <w:txbxContent>
                    <w:p w14:paraId="44F73E67" w14:textId="77777777" w:rsidR="00561B1C" w:rsidRPr="00BA5353" w:rsidRDefault="00561B1C" w:rsidP="00561B1C">
                      <w:pPr>
                        <w:pStyle w:val="ReturnAddress"/>
                        <w:rPr>
                          <w:rFonts w:ascii="Eras Bold ITC" w:hAnsi="Eras Bold ITC" w:cs="Times New Roman"/>
                          <w:color w:val="3E732A" w:themeColor="accent1"/>
                          <w:szCs w:val="24"/>
                        </w:rPr>
                      </w:pPr>
                    </w:p>
                  </w:txbxContent>
                </v:textbox>
              </v:roundrect>
              <v:roundrect id="AutoShape 73" o:spid="_x0000_s1029" style="position:absolute;left:30861;top:61341;width:29260;height:23590;visibility:visible;mso-wrap-style:square;v-text-anchor:top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" strokecolor="#d1e7a8 [1301]" strokeweight=".25pt">
                <v:fill r:id="rId2" o:title="" recolor="t" rotate="t" type="frame"/>
                <v:imagedata recolortarget="#1d535a [1448]"/>
                <v:textbox inset="0,10.8pt,0,0">
                  <w:txbxContent>
                    <w:p w14:paraId="168F1A5E" w14:textId="77777777" w:rsidR="00561B1C" w:rsidRDefault="00561B1C" w:rsidP="00561B1C">
                      <w:pPr>
                        <w:pStyle w:val="MailingAddress2"/>
                      </w:pPr>
                    </w:p>
                  </w:txbxContent>
                </v:textbox>
              </v:roundrect>
              <v:roundrect id="AutoShape 73" o:spid="_x0000_s1030" style="position:absolute;left:30861;width:29260;height:23590;visibility:visible;mso-wrap-style:square;v-text-anchor:top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" strokecolor="#d1e7a8 [1301]" strokeweight=".25pt">
                <v:fill r:id="rId2" o:title="" recolor="t" rotate="t" type="frame"/>
                <v:imagedata recolortarget="#1d535a [1448]"/>
                <v:textbox inset="0,10.8pt,0,0">
                  <w:txbxContent>
                    <w:p w14:paraId="3450EC1C" w14:textId="77777777" w:rsidR="00561B1C" w:rsidRDefault="00561B1C" w:rsidP="00561B1C">
                      <w:pPr>
                        <w:pStyle w:val="MailingAddress2"/>
                      </w:pPr>
                    </w:p>
                  </w:txbxContent>
                </v:textbox>
              </v:roundrect>
              <v:roundrect id="AutoShape 73" o:spid="_x0000_s1031" style="position:absolute;width:29260;height:23590;visibility:visible;mso-wrap-style:square;v-text-anchor:top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" strokecolor="#d1e7a8 [1301]" strokeweight=".25pt">
                <v:fill r:id="rId2" o:title="" recolor="t" rotate="t" type="frame"/>
                <v:imagedata recolortarget="#043c4e [1449]"/>
                <v:textbox inset="0,10.8pt,0,0">
                  <w:txbxContent>
                    <w:p w14:paraId="5EFF7EEC" w14:textId="77777777" w:rsidR="00561B1C" w:rsidRDefault="00561B1C" w:rsidP="00561B1C">
                      <w:pPr>
                        <w:pStyle w:val="MailingAddress2"/>
                      </w:pPr>
                    </w:p>
                  </w:txbxContent>
                </v:textbox>
              </v:roundrect>
              <v:roundrect id="AutoShape 73" o:spid="_x0000_s1032" style="position:absolute;top:61264;width:29260;height:23591;visibility:visible;mso-wrap-style:square;v-text-anchor:top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" strokecolor="#d1e7a8 [1301]" strokeweight=".25pt">
                <v:fill r:id="rId2" o:title="" recolor="t" rotate="t" type="frame"/>
                <v:imagedata recolortarget="#1d535a [1448]"/>
                <v:textbox inset="0,10.8pt,0,0">
                  <w:txbxContent>
                    <w:p w14:paraId="5F48015A" w14:textId="77777777" w:rsidR="00561B1C" w:rsidRDefault="00561B1C" w:rsidP="00561B1C">
                      <w:pPr>
                        <w:pStyle w:val="MailingAddress2"/>
                      </w:pPr>
                    </w:p>
                  </w:txbxContent>
                </v:textbox>
              </v:round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4A"/>
    <w:rsid w:val="000241AA"/>
    <w:rsid w:val="001055F1"/>
    <w:rsid w:val="001224CC"/>
    <w:rsid w:val="001356B5"/>
    <w:rsid w:val="001758FD"/>
    <w:rsid w:val="001B11D5"/>
    <w:rsid w:val="001B29BC"/>
    <w:rsid w:val="001E5765"/>
    <w:rsid w:val="00286F95"/>
    <w:rsid w:val="002D415E"/>
    <w:rsid w:val="00330964"/>
    <w:rsid w:val="0035624A"/>
    <w:rsid w:val="00403365"/>
    <w:rsid w:val="00422DB0"/>
    <w:rsid w:val="004520E8"/>
    <w:rsid w:val="004E4A51"/>
    <w:rsid w:val="004F5012"/>
    <w:rsid w:val="00561B1C"/>
    <w:rsid w:val="005C0D87"/>
    <w:rsid w:val="005F5BDE"/>
    <w:rsid w:val="007B093F"/>
    <w:rsid w:val="007C3B05"/>
    <w:rsid w:val="007F296D"/>
    <w:rsid w:val="00895198"/>
    <w:rsid w:val="00930EA3"/>
    <w:rsid w:val="009517A3"/>
    <w:rsid w:val="00971388"/>
    <w:rsid w:val="009C1FA4"/>
    <w:rsid w:val="009E46AF"/>
    <w:rsid w:val="00A461F6"/>
    <w:rsid w:val="00A47028"/>
    <w:rsid w:val="00BA1545"/>
    <w:rsid w:val="00BA5353"/>
    <w:rsid w:val="00D7600A"/>
    <w:rsid w:val="00DF4A76"/>
    <w:rsid w:val="00E15B4A"/>
    <w:rsid w:val="00E4293E"/>
    <w:rsid w:val="00E90727"/>
    <w:rsid w:val="00EC0898"/>
    <w:rsid w:val="00F153B0"/>
    <w:rsid w:val="00FA1EF8"/>
    <w:rsid w:val="00FC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CC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24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erName">
    <w:name w:val="Customer Name"/>
    <w:basedOn w:val="Normal"/>
    <w:link w:val="CustomerNameChar"/>
    <w:qFormat/>
    <w:rsid w:val="00F153B0"/>
    <w:pPr>
      <w:spacing w:before="180" w:after="0" w:line="240" w:lineRule="auto"/>
      <w:ind w:left="1440"/>
    </w:pPr>
    <w:rPr>
      <w:rFonts w:ascii="Eras Bold ITC" w:eastAsia="Times New Roman" w:hAnsi="Eras Bold ITC" w:cs="Times New Roman"/>
      <w:b/>
      <w:color w:val="3E732A" w:themeColor="accent1"/>
      <w:sz w:val="28"/>
      <w:szCs w:val="24"/>
    </w:rPr>
  </w:style>
  <w:style w:type="paragraph" w:customStyle="1" w:styleId="ReturnAddress">
    <w:name w:val="Return Address"/>
    <w:basedOn w:val="Normal"/>
    <w:link w:val="ReturnAddressChar"/>
    <w:qFormat/>
    <w:rsid w:val="00FC2417"/>
    <w:pPr>
      <w:spacing w:after="0" w:line="240" w:lineRule="auto"/>
      <w:ind w:left="288"/>
    </w:pPr>
    <w:rPr>
      <w:sz w:val="16"/>
    </w:rPr>
  </w:style>
  <w:style w:type="character" w:customStyle="1" w:styleId="CustomerNameChar">
    <w:name w:val="Customer Name Char"/>
    <w:basedOn w:val="DefaultParagraphFont"/>
    <w:link w:val="CustomerName"/>
    <w:rsid w:val="00F153B0"/>
    <w:rPr>
      <w:rFonts w:ascii="Eras Bold ITC" w:eastAsia="Times New Roman" w:hAnsi="Eras Bold ITC" w:cs="Times New Roman"/>
      <w:b/>
      <w:color w:val="3E732A" w:themeColor="accent1"/>
      <w:sz w:val="28"/>
      <w:szCs w:val="24"/>
    </w:rPr>
  </w:style>
  <w:style w:type="character" w:customStyle="1" w:styleId="ReturnAddressChar">
    <w:name w:val="Return Address Char"/>
    <w:basedOn w:val="CustomerNameChar"/>
    <w:link w:val="ReturnAddress"/>
    <w:rsid w:val="00FC2417"/>
    <w:rPr>
      <w:rFonts w:ascii="Eras Bold ITC" w:eastAsia="Times New Roman" w:hAnsi="Eras Bold ITC" w:cs="Times New Roman"/>
      <w:b/>
      <w:color w:val="3E732A" w:themeColor="accent1"/>
      <w:sz w:val="1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417"/>
    <w:rPr>
      <w:rFonts w:ascii="Tahoma" w:hAnsi="Tahoma" w:cs="Tahoma"/>
      <w:sz w:val="16"/>
      <w:szCs w:val="16"/>
    </w:rPr>
  </w:style>
  <w:style w:type="paragraph" w:customStyle="1" w:styleId="CompanyName">
    <w:name w:val="Company Name"/>
    <w:basedOn w:val="Normal"/>
    <w:link w:val="CompanyNameChar"/>
    <w:qFormat/>
    <w:rsid w:val="00FC2417"/>
    <w:pPr>
      <w:spacing w:after="0"/>
      <w:ind w:left="288"/>
    </w:pPr>
    <w:rPr>
      <w:b/>
      <w:sz w:val="18"/>
    </w:rPr>
  </w:style>
  <w:style w:type="paragraph" w:customStyle="1" w:styleId="MailingAddress2">
    <w:name w:val="Mailing Address 2"/>
    <w:basedOn w:val="Normal"/>
    <w:link w:val="MailingAddress2Char"/>
    <w:qFormat/>
    <w:rsid w:val="001E5765"/>
    <w:pPr>
      <w:spacing w:before="20" w:after="20"/>
      <w:ind w:left="1440"/>
    </w:pPr>
  </w:style>
  <w:style w:type="character" w:customStyle="1" w:styleId="CompanyNameChar">
    <w:name w:val="Company Name Char"/>
    <w:basedOn w:val="CustomerNameChar"/>
    <w:link w:val="CompanyName"/>
    <w:rsid w:val="00FC2417"/>
    <w:rPr>
      <w:rFonts w:ascii="Eras Bold ITC" w:eastAsia="Times New Roman" w:hAnsi="Eras Bold ITC" w:cs="Times New Roman"/>
      <w:b/>
      <w:color w:val="3E732A" w:themeColor="accent1"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FC2417"/>
    <w:rPr>
      <w:color w:val="808080"/>
    </w:rPr>
  </w:style>
  <w:style w:type="character" w:customStyle="1" w:styleId="MailingAddress2Char">
    <w:name w:val="Mailing Address 2 Char"/>
    <w:basedOn w:val="ReturnAddressChar"/>
    <w:link w:val="MailingAddress2"/>
    <w:rsid w:val="001E5765"/>
    <w:rPr>
      <w:rFonts w:ascii="Eras Bold ITC" w:eastAsia="Times New Roman" w:hAnsi="Eras Bold ITC" w:cs="Times New Roman"/>
      <w:b w:val="0"/>
      <w:color w:val="3E732A" w:themeColor="accent1"/>
      <w:sz w:val="16"/>
      <w:szCs w:val="24"/>
    </w:rPr>
  </w:style>
  <w:style w:type="paragraph" w:styleId="Header">
    <w:name w:val="header"/>
    <w:basedOn w:val="Normal"/>
    <w:link w:val="HeaderChar"/>
    <w:uiPriority w:val="99"/>
    <w:unhideWhenUsed/>
    <w:rsid w:val="00FC2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417"/>
  </w:style>
  <w:style w:type="paragraph" w:styleId="Footer">
    <w:name w:val="footer"/>
    <w:basedOn w:val="Normal"/>
    <w:link w:val="FooterChar"/>
    <w:uiPriority w:val="99"/>
    <w:unhideWhenUsed/>
    <w:rsid w:val="00FC2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417"/>
  </w:style>
  <w:style w:type="paragraph" w:customStyle="1" w:styleId="CompanyLogo">
    <w:name w:val="CompanyLogo"/>
    <w:basedOn w:val="Normal"/>
    <w:link w:val="CompanyLogoChar"/>
    <w:qFormat/>
    <w:rsid w:val="00F153B0"/>
    <w:pPr>
      <w:jc w:val="right"/>
    </w:pPr>
    <w:rPr>
      <w:rFonts w:ascii="Eras Bold ITC" w:hAnsi="Eras Bold ITC"/>
      <w:color w:val="3E732A" w:themeColor="accent1"/>
    </w:rPr>
  </w:style>
  <w:style w:type="character" w:customStyle="1" w:styleId="CompanyLogoChar">
    <w:name w:val="CompanyLogo Char"/>
    <w:basedOn w:val="DefaultParagraphFont"/>
    <w:link w:val="CompanyLogo"/>
    <w:rsid w:val="00F153B0"/>
    <w:rPr>
      <w:rFonts w:ascii="Eras Bold ITC" w:hAnsi="Eras Bold ITC"/>
      <w:color w:val="3E732A" w:themeColor="accent1"/>
    </w:rPr>
  </w:style>
  <w:style w:type="table" w:styleId="TableGrid">
    <w:name w:val="Table Grid"/>
    <w:basedOn w:val="TableNormal"/>
    <w:uiPriority w:val="59"/>
    <w:unhideWhenUsed/>
    <w:rsid w:val="00BA5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sv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hipping%20labels%20(Green%20Wave%20design,%206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CC3E5867CC84486BF46BC859A795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EACABB-0E77-4669-B7E2-F952D4BC2686}"/>
      </w:docPartPr>
      <w:docPartBody>
        <w:p w:rsidR="00000000" w:rsidRDefault="006C2E22">
          <w:pPr>
            <w:pStyle w:val="ACC3E5867CC84486BF46BC859A795811"/>
          </w:pPr>
          <w:r w:rsidRPr="00F153B0">
            <w:rPr>
              <w:rStyle w:val="CompanyLogoChar"/>
            </w:rPr>
            <w:t>Company Name</w:t>
          </w:r>
        </w:p>
      </w:docPartBody>
    </w:docPart>
    <w:docPart>
      <w:docPartPr>
        <w:name w:val="0329E2131C2B47B89A3C4D8E35D2E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D5CEE-C79C-4FC2-9A27-16FFFE543E6B}"/>
      </w:docPartPr>
      <w:docPartBody>
        <w:p w:rsidR="00000000" w:rsidRDefault="006C2E22">
          <w:pPr>
            <w:pStyle w:val="0329E2131C2B47B89A3C4D8E35D2E434"/>
          </w:pPr>
          <w:r>
            <w:t>Street Address</w:t>
          </w:r>
        </w:p>
      </w:docPartBody>
    </w:docPart>
    <w:docPart>
      <w:docPartPr>
        <w:name w:val="B043C97D952345EEA0BB4E5D38A7F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3A290-A292-4A90-83CF-9E9B9EEB9E14}"/>
      </w:docPartPr>
      <w:docPartBody>
        <w:p w:rsidR="00000000" w:rsidRDefault="006C2E22">
          <w:pPr>
            <w:pStyle w:val="B043C97D952345EEA0BB4E5D38A7F297"/>
          </w:pPr>
          <w:r>
            <w:t>Address 2</w:t>
          </w:r>
        </w:p>
      </w:docPartBody>
    </w:docPart>
    <w:docPart>
      <w:docPartPr>
        <w:name w:val="3A33694BA7DD4357A4E718765A186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DDF8B-F32E-4194-85A0-DDB6BC5F953C}"/>
      </w:docPartPr>
      <w:docPartBody>
        <w:p w:rsidR="00000000" w:rsidRDefault="006C2E22">
          <w:pPr>
            <w:pStyle w:val="3A33694BA7DD4357A4E718765A186AC6"/>
          </w:pPr>
          <w:r>
            <w:t>City, ST ZIP Code</w:t>
          </w:r>
        </w:p>
      </w:docPartBody>
    </w:docPart>
    <w:docPart>
      <w:docPartPr>
        <w:name w:val="198E173A9904476A97E64A9010333E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6F3F2-78BC-49BF-BE44-BE40E54F2BCC}"/>
      </w:docPartPr>
      <w:docPartBody>
        <w:p w:rsidR="00000000" w:rsidRDefault="006C2E22">
          <w:pPr>
            <w:pStyle w:val="198E173A9904476A97E64A9010333E1A"/>
          </w:pPr>
          <w:r w:rsidRPr="00F153B0">
            <w:rPr>
              <w:rStyle w:val="CompanyLogoChar"/>
            </w:rPr>
            <w:t>Customer Name</w:t>
          </w:r>
        </w:p>
      </w:docPartBody>
    </w:docPart>
    <w:docPart>
      <w:docPartPr>
        <w:name w:val="6F100D63393A487CB740AD08E1D0E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B96BC-98C1-4955-A565-8744FD636003}"/>
      </w:docPartPr>
      <w:docPartBody>
        <w:p w:rsidR="00000000" w:rsidRDefault="006C2E22">
          <w:pPr>
            <w:pStyle w:val="6F100D63393A487CB740AD08E1D0E252"/>
          </w:pPr>
          <w:r>
            <w:t>Street Address</w:t>
          </w:r>
        </w:p>
      </w:docPartBody>
    </w:docPart>
    <w:docPart>
      <w:docPartPr>
        <w:name w:val="1328B8DBEF9D4A398C69CB36109FC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147C8-5EA1-4C25-9A53-2236236873DF}"/>
      </w:docPartPr>
      <w:docPartBody>
        <w:p w:rsidR="00000000" w:rsidRDefault="006C2E22">
          <w:pPr>
            <w:pStyle w:val="1328B8DBEF9D4A398C69CB36109FC808"/>
          </w:pPr>
          <w:r>
            <w:t>Address 2</w:t>
          </w:r>
        </w:p>
      </w:docPartBody>
    </w:docPart>
    <w:docPart>
      <w:docPartPr>
        <w:name w:val="554C4A9860C44DA79806E8E770804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BF6383-FB02-486F-8BEB-E7219998A971}"/>
      </w:docPartPr>
      <w:docPartBody>
        <w:p w:rsidR="00000000" w:rsidRDefault="006C2E22">
          <w:pPr>
            <w:pStyle w:val="554C4A9860C44DA79806E8E770804EB3"/>
          </w:pPr>
          <w:r>
            <w:t>City, ST ZIP Code</w:t>
          </w:r>
        </w:p>
      </w:docPartBody>
    </w:docPart>
    <w:docPart>
      <w:docPartPr>
        <w:name w:val="CEEEF85D446F4E788E5B17714568C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0E942-FC7D-4A09-A1B8-EB0106F8DDDA}"/>
      </w:docPartPr>
      <w:docPartBody>
        <w:p w:rsidR="00000000" w:rsidRDefault="006C2E22">
          <w:pPr>
            <w:pStyle w:val="CEEEF85D446F4E788E5B17714568CAA8"/>
          </w:pPr>
          <w:r w:rsidRPr="00F153B0">
            <w:rPr>
              <w:rStyle w:val="CompanyLogoChar"/>
            </w:rPr>
            <w:t>Company Name</w:t>
          </w:r>
        </w:p>
      </w:docPartBody>
    </w:docPart>
    <w:docPart>
      <w:docPartPr>
        <w:name w:val="9EE2267533314F2ABA0F5A0A0230A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5DF0E-CCFE-4C2A-9C5F-FD72462D713C}"/>
      </w:docPartPr>
      <w:docPartBody>
        <w:p w:rsidR="00000000" w:rsidRDefault="006C2E22">
          <w:pPr>
            <w:pStyle w:val="9EE2267533314F2ABA0F5A0A0230AD41"/>
          </w:pPr>
          <w:r>
            <w:t>Street Address</w:t>
          </w:r>
        </w:p>
      </w:docPartBody>
    </w:docPart>
    <w:docPart>
      <w:docPartPr>
        <w:name w:val="2F8A85D44A2F43D19ACD64A5F3CF8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40FFA-9D02-4B47-AE27-34A1AF73C843}"/>
      </w:docPartPr>
      <w:docPartBody>
        <w:p w:rsidR="00000000" w:rsidRDefault="006C2E22">
          <w:pPr>
            <w:pStyle w:val="2F8A85D44A2F43D19ACD64A5F3CF81EB"/>
          </w:pPr>
          <w:r>
            <w:t>Address 2</w:t>
          </w:r>
        </w:p>
      </w:docPartBody>
    </w:docPart>
    <w:docPart>
      <w:docPartPr>
        <w:name w:val="75FD7BAD53594F7A9B64E5FD8A19C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36B9D-34AD-46AF-B814-CD663302C8DE}"/>
      </w:docPartPr>
      <w:docPartBody>
        <w:p w:rsidR="00000000" w:rsidRDefault="006C2E22">
          <w:pPr>
            <w:pStyle w:val="75FD7BAD53594F7A9B64E5FD8A19C27F"/>
          </w:pPr>
          <w:r>
            <w:t>City, ST ZIP Code</w:t>
          </w:r>
        </w:p>
      </w:docPartBody>
    </w:docPart>
    <w:docPart>
      <w:docPartPr>
        <w:name w:val="D944EAE1C4E74838BE71F074D2155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FE595-224F-472B-9D23-3A2625F133B2}"/>
      </w:docPartPr>
      <w:docPartBody>
        <w:p w:rsidR="00000000" w:rsidRDefault="006C2E22">
          <w:pPr>
            <w:pStyle w:val="D944EAE1C4E74838BE71F074D21556AD"/>
          </w:pPr>
          <w:r w:rsidRPr="00F153B0">
            <w:rPr>
              <w:rStyle w:val="CompanyLogoChar"/>
            </w:rPr>
            <w:t>Customer Name</w:t>
          </w:r>
        </w:p>
      </w:docPartBody>
    </w:docPart>
    <w:docPart>
      <w:docPartPr>
        <w:name w:val="BF9DE130ACE4475C93B10E4C88902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5A98A-7726-4CCA-A128-DC5AAB5E7E2C}"/>
      </w:docPartPr>
      <w:docPartBody>
        <w:p w:rsidR="00000000" w:rsidRDefault="006C2E22">
          <w:pPr>
            <w:pStyle w:val="BF9DE130ACE4475C93B10E4C8890227A"/>
          </w:pPr>
          <w:r>
            <w:t>Street Address</w:t>
          </w:r>
        </w:p>
      </w:docPartBody>
    </w:docPart>
    <w:docPart>
      <w:docPartPr>
        <w:name w:val="AD67F892332A4D7FB6CA7F623091E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A5E99-4FC5-4C4B-8E5D-54F6B6858942}"/>
      </w:docPartPr>
      <w:docPartBody>
        <w:p w:rsidR="00000000" w:rsidRDefault="006C2E22">
          <w:pPr>
            <w:pStyle w:val="AD67F892332A4D7FB6CA7F623091EEFB"/>
          </w:pPr>
          <w:r>
            <w:t>Address 2</w:t>
          </w:r>
        </w:p>
      </w:docPartBody>
    </w:docPart>
    <w:docPart>
      <w:docPartPr>
        <w:name w:val="70AFB145FEF24FC5889781FD9500D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0D510-8F87-46F5-B5EA-99BB44A75804}"/>
      </w:docPartPr>
      <w:docPartBody>
        <w:p w:rsidR="00000000" w:rsidRDefault="006C2E22">
          <w:pPr>
            <w:pStyle w:val="70AFB145FEF24FC5889781FD9500DBF8"/>
          </w:pPr>
          <w:r>
            <w:t>City, ST ZIP Code</w:t>
          </w:r>
        </w:p>
      </w:docPartBody>
    </w:docPart>
    <w:docPart>
      <w:docPartPr>
        <w:name w:val="58943B54DD6249BCB67043070623C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E5539-F294-4B6A-9C5A-306BD1BAE645}"/>
      </w:docPartPr>
      <w:docPartBody>
        <w:p w:rsidR="00000000" w:rsidRDefault="006C2E22">
          <w:pPr>
            <w:pStyle w:val="58943B54DD6249BCB67043070623CA57"/>
          </w:pPr>
          <w:r w:rsidRPr="00F153B0">
            <w:rPr>
              <w:rStyle w:val="CompanyLogoChar"/>
            </w:rPr>
            <w:t>Company Name</w:t>
          </w:r>
        </w:p>
      </w:docPartBody>
    </w:docPart>
    <w:docPart>
      <w:docPartPr>
        <w:name w:val="3670C2E7B0AF4E138D386890C22F8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8770D-E53C-450D-8348-0C8D1FB0FE12}"/>
      </w:docPartPr>
      <w:docPartBody>
        <w:p w:rsidR="00000000" w:rsidRDefault="006C2E22">
          <w:pPr>
            <w:pStyle w:val="3670C2E7B0AF4E138D386890C22F8E30"/>
          </w:pPr>
          <w:r>
            <w:t>Street Address</w:t>
          </w:r>
        </w:p>
      </w:docPartBody>
    </w:docPart>
    <w:docPart>
      <w:docPartPr>
        <w:name w:val="05CE7DE9D637485DA87F1CBCB2F43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76B9F-D588-4EC8-B7D3-20EF1314CB61}"/>
      </w:docPartPr>
      <w:docPartBody>
        <w:p w:rsidR="00000000" w:rsidRDefault="006C2E22">
          <w:pPr>
            <w:pStyle w:val="05CE7DE9D637485DA87F1CBCB2F4373D"/>
          </w:pPr>
          <w:r>
            <w:t>Address 2</w:t>
          </w:r>
        </w:p>
      </w:docPartBody>
    </w:docPart>
    <w:docPart>
      <w:docPartPr>
        <w:name w:val="82B1CFAB51834A718FD00DC02CA06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AE9A1-7AA3-4699-B7FC-7EC8D56FA322}"/>
      </w:docPartPr>
      <w:docPartBody>
        <w:p w:rsidR="00000000" w:rsidRDefault="006C2E22">
          <w:pPr>
            <w:pStyle w:val="82B1CFAB51834A718FD00DC02CA06665"/>
          </w:pPr>
          <w:r>
            <w:t xml:space="preserve">City, ST ZIP </w:t>
          </w:r>
          <w:r>
            <w:t>Code</w:t>
          </w:r>
        </w:p>
      </w:docPartBody>
    </w:docPart>
    <w:docPart>
      <w:docPartPr>
        <w:name w:val="8B32A5A0CF4E406F81BC205C4E80A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C928F-A428-4B94-A325-5FE03E8EC08D}"/>
      </w:docPartPr>
      <w:docPartBody>
        <w:p w:rsidR="00000000" w:rsidRDefault="006C2E22">
          <w:pPr>
            <w:pStyle w:val="8B32A5A0CF4E406F81BC205C4E80A123"/>
          </w:pPr>
          <w:r w:rsidRPr="00F153B0">
            <w:rPr>
              <w:rStyle w:val="CompanyLogoChar"/>
            </w:rPr>
            <w:t>Customer Name</w:t>
          </w:r>
        </w:p>
      </w:docPartBody>
    </w:docPart>
    <w:docPart>
      <w:docPartPr>
        <w:name w:val="9B43A5C222A946A5BA0A2D3D45B41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7A177-F353-4B35-8DD5-34BFB0FA8051}"/>
      </w:docPartPr>
      <w:docPartBody>
        <w:p w:rsidR="00000000" w:rsidRDefault="006C2E22">
          <w:pPr>
            <w:pStyle w:val="9B43A5C222A946A5BA0A2D3D45B41615"/>
          </w:pPr>
          <w:r>
            <w:t>Street Address</w:t>
          </w:r>
        </w:p>
      </w:docPartBody>
    </w:docPart>
    <w:docPart>
      <w:docPartPr>
        <w:name w:val="D40F8CA32D624DC0BFBEC4DC095EA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10AA8-71E1-4702-A189-2C9022A167DC}"/>
      </w:docPartPr>
      <w:docPartBody>
        <w:p w:rsidR="00000000" w:rsidRDefault="006C2E22">
          <w:pPr>
            <w:pStyle w:val="D40F8CA32D624DC0BFBEC4DC095EAB8E"/>
          </w:pPr>
          <w:r>
            <w:t>Address 2</w:t>
          </w:r>
        </w:p>
      </w:docPartBody>
    </w:docPart>
    <w:docPart>
      <w:docPartPr>
        <w:name w:val="A5C6DF1C6A974947849D8721B5CA5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96A11-166F-4751-834A-E4CAFBB3C59F}"/>
      </w:docPartPr>
      <w:docPartBody>
        <w:p w:rsidR="00000000" w:rsidRDefault="006C2E22">
          <w:pPr>
            <w:pStyle w:val="A5C6DF1C6A974947849D8721B5CA5C24"/>
          </w:pPr>
          <w:r>
            <w:t>City, ST ZIP Code</w:t>
          </w:r>
        </w:p>
      </w:docPartBody>
    </w:docPart>
    <w:docPart>
      <w:docPartPr>
        <w:name w:val="E5CA5F4DF9664007A2282AF5D0156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25A8AD-2937-4F70-8572-F97EDD3C7D34}"/>
      </w:docPartPr>
      <w:docPartBody>
        <w:p w:rsidR="00000000" w:rsidRDefault="006C2E22">
          <w:pPr>
            <w:pStyle w:val="E5CA5F4DF9664007A2282AF5D0156E98"/>
          </w:pPr>
          <w:r w:rsidRPr="00F153B0">
            <w:rPr>
              <w:rStyle w:val="CompanyLogoChar"/>
            </w:rPr>
            <w:t>Company Name</w:t>
          </w:r>
        </w:p>
      </w:docPartBody>
    </w:docPart>
    <w:docPart>
      <w:docPartPr>
        <w:name w:val="63C49FDBC7DE493D90A411AD5ACDC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82D96-7E24-4E06-8F17-2A68FC9437BB}"/>
      </w:docPartPr>
      <w:docPartBody>
        <w:p w:rsidR="00000000" w:rsidRDefault="006C2E22">
          <w:pPr>
            <w:pStyle w:val="63C49FDBC7DE493D90A411AD5ACDC8DA"/>
          </w:pPr>
          <w:r>
            <w:t>Street Address</w:t>
          </w:r>
        </w:p>
      </w:docPartBody>
    </w:docPart>
    <w:docPart>
      <w:docPartPr>
        <w:name w:val="09D8EB9823714CF99A1276906AF90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CE3BA-4186-4EC7-A51D-279BCACAECEF}"/>
      </w:docPartPr>
      <w:docPartBody>
        <w:p w:rsidR="00000000" w:rsidRDefault="006C2E22">
          <w:pPr>
            <w:pStyle w:val="09D8EB9823714CF99A1276906AF90A4F"/>
          </w:pPr>
          <w:r>
            <w:t>Address 2</w:t>
          </w:r>
        </w:p>
      </w:docPartBody>
    </w:docPart>
    <w:docPart>
      <w:docPartPr>
        <w:name w:val="51775821655E480B8630626170E58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F1C5A-1493-4E98-A084-C21463549AE0}"/>
      </w:docPartPr>
      <w:docPartBody>
        <w:p w:rsidR="00000000" w:rsidRDefault="006C2E22">
          <w:pPr>
            <w:pStyle w:val="51775821655E480B8630626170E584CA"/>
          </w:pPr>
          <w:r>
            <w:t>City, ST ZIP Code</w:t>
          </w:r>
        </w:p>
      </w:docPartBody>
    </w:docPart>
    <w:docPart>
      <w:docPartPr>
        <w:name w:val="62FA7E59A16B4BBEB19C35A8A706A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7AF9C-14EA-45D0-AADB-EA77210AA096}"/>
      </w:docPartPr>
      <w:docPartBody>
        <w:p w:rsidR="00000000" w:rsidRDefault="006C2E22">
          <w:pPr>
            <w:pStyle w:val="62FA7E59A16B4BBEB19C35A8A706A9E5"/>
          </w:pPr>
          <w:r w:rsidRPr="00F153B0">
            <w:rPr>
              <w:rStyle w:val="CompanyLogoChar"/>
            </w:rPr>
            <w:t>Customer Name</w:t>
          </w:r>
        </w:p>
      </w:docPartBody>
    </w:docPart>
    <w:docPart>
      <w:docPartPr>
        <w:name w:val="5093ECF29233448EAA5BBCE29B094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05794-D391-4B87-BF8C-C3146FBC0BAE}"/>
      </w:docPartPr>
      <w:docPartBody>
        <w:p w:rsidR="00000000" w:rsidRDefault="006C2E22">
          <w:pPr>
            <w:pStyle w:val="5093ECF29233448EAA5BBCE29B09472B"/>
          </w:pPr>
          <w:r>
            <w:t>Street Address</w:t>
          </w:r>
        </w:p>
      </w:docPartBody>
    </w:docPart>
    <w:docPart>
      <w:docPartPr>
        <w:name w:val="B679AB28B9DF480FA45DA646F9F78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15DA6-577D-4C92-916A-E0BDA38AC3A0}"/>
      </w:docPartPr>
      <w:docPartBody>
        <w:p w:rsidR="00000000" w:rsidRDefault="006C2E22">
          <w:pPr>
            <w:pStyle w:val="B679AB28B9DF480FA45DA646F9F78682"/>
          </w:pPr>
          <w:r>
            <w:t>Address 2</w:t>
          </w:r>
        </w:p>
      </w:docPartBody>
    </w:docPart>
    <w:docPart>
      <w:docPartPr>
        <w:name w:val="6B1A1CA01F5D4FF083FF236EE38DB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28AB7-7F36-4C25-B87B-2D43DB32F45E}"/>
      </w:docPartPr>
      <w:docPartBody>
        <w:p w:rsidR="00000000" w:rsidRDefault="006C2E22">
          <w:pPr>
            <w:pStyle w:val="6B1A1CA01F5D4FF083FF236EE38DB689"/>
          </w:pPr>
          <w:r>
            <w:t>City, ST ZIP Code</w:t>
          </w:r>
        </w:p>
      </w:docPartBody>
    </w:docPart>
    <w:docPart>
      <w:docPartPr>
        <w:name w:val="6B92686B66ED4BE1B6598B5935F63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BB170-7863-4FD4-A180-B37C3CF09329}"/>
      </w:docPartPr>
      <w:docPartBody>
        <w:p w:rsidR="00000000" w:rsidRDefault="006C2E22">
          <w:pPr>
            <w:pStyle w:val="6B92686B66ED4BE1B6598B5935F63B78"/>
          </w:pPr>
          <w:r w:rsidRPr="00F153B0">
            <w:rPr>
              <w:rStyle w:val="CompanyLogoChar"/>
            </w:rPr>
            <w:t>Company Name</w:t>
          </w:r>
        </w:p>
      </w:docPartBody>
    </w:docPart>
    <w:docPart>
      <w:docPartPr>
        <w:name w:val="ED1E92831C864BC4885C02079EC8E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CF4DC-AC07-412C-8416-8C7A11125587}"/>
      </w:docPartPr>
      <w:docPartBody>
        <w:p w:rsidR="00000000" w:rsidRDefault="006C2E22">
          <w:pPr>
            <w:pStyle w:val="ED1E92831C864BC4885C02079EC8E2B7"/>
          </w:pPr>
          <w:r>
            <w:t>Street Address</w:t>
          </w:r>
        </w:p>
      </w:docPartBody>
    </w:docPart>
    <w:docPart>
      <w:docPartPr>
        <w:name w:val="AE97B8B0B8C04FC5B0A47244F8972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46506-52BA-4936-BE37-2D01F908982F}"/>
      </w:docPartPr>
      <w:docPartBody>
        <w:p w:rsidR="00000000" w:rsidRDefault="006C2E22">
          <w:pPr>
            <w:pStyle w:val="AE97B8B0B8C04FC5B0A47244F897247E"/>
          </w:pPr>
          <w:r>
            <w:t>Address 2</w:t>
          </w:r>
        </w:p>
      </w:docPartBody>
    </w:docPart>
    <w:docPart>
      <w:docPartPr>
        <w:name w:val="07A4EA6BF1394AC2895CAD8AD6742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3F6F2-F1B8-4616-9FC4-9D80174B4139}"/>
      </w:docPartPr>
      <w:docPartBody>
        <w:p w:rsidR="00000000" w:rsidRDefault="006C2E22">
          <w:pPr>
            <w:pStyle w:val="07A4EA6BF1394AC2895CAD8AD67423CC"/>
          </w:pPr>
          <w:r>
            <w:t>City, ST ZIP Code</w:t>
          </w:r>
        </w:p>
      </w:docPartBody>
    </w:docPart>
    <w:docPart>
      <w:docPartPr>
        <w:name w:val="EF01C0B990004B8584BFE926AF20F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5A370-418C-4C8E-92D7-2019E7C30254}"/>
      </w:docPartPr>
      <w:docPartBody>
        <w:p w:rsidR="00000000" w:rsidRDefault="006C2E22">
          <w:pPr>
            <w:pStyle w:val="EF01C0B990004B8584BFE926AF20F2DA"/>
          </w:pPr>
          <w:r w:rsidRPr="00F153B0">
            <w:rPr>
              <w:rStyle w:val="CompanyLogoChar"/>
            </w:rPr>
            <w:t>Customer Name</w:t>
          </w:r>
        </w:p>
      </w:docPartBody>
    </w:docPart>
    <w:docPart>
      <w:docPartPr>
        <w:name w:val="27026A1DB07E41F1A5CEDE290DEF5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9D549-65DB-4EEB-B5A0-6A04E2B8CA3B}"/>
      </w:docPartPr>
      <w:docPartBody>
        <w:p w:rsidR="00000000" w:rsidRDefault="006C2E22">
          <w:pPr>
            <w:pStyle w:val="27026A1DB07E41F1A5CEDE290DEF58EE"/>
          </w:pPr>
          <w:r>
            <w:t>Street Address</w:t>
          </w:r>
        </w:p>
      </w:docPartBody>
    </w:docPart>
    <w:docPart>
      <w:docPartPr>
        <w:name w:val="E33285789FF24BB79972E603EB25D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94940-08EF-4209-925C-E5E8524B5AB0}"/>
      </w:docPartPr>
      <w:docPartBody>
        <w:p w:rsidR="00000000" w:rsidRDefault="006C2E22">
          <w:pPr>
            <w:pStyle w:val="E33285789FF24BB79972E603EB25D9F4"/>
          </w:pPr>
          <w:r>
            <w:t>Address 2</w:t>
          </w:r>
        </w:p>
      </w:docPartBody>
    </w:docPart>
    <w:docPart>
      <w:docPartPr>
        <w:name w:val="B335C366901C48869933B9E2B9E6B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10472-6C24-4A60-ADB9-6F4886748D17}"/>
      </w:docPartPr>
      <w:docPartBody>
        <w:p w:rsidR="00000000" w:rsidRDefault="006C2E22">
          <w:pPr>
            <w:pStyle w:val="B335C366901C48869933B9E2B9E6BF1F"/>
          </w:pPr>
          <w:r>
            <w:t>City, ST ZIP Code</w:t>
          </w:r>
        </w:p>
      </w:docPartBody>
    </w:docPart>
    <w:docPart>
      <w:docPartPr>
        <w:name w:val="227D21DB8EFE457495FE39FE5D724A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2EB8-82F7-4793-AA70-ECEEEB139B0F}"/>
      </w:docPartPr>
      <w:docPartBody>
        <w:p w:rsidR="00000000" w:rsidRDefault="006C2E22">
          <w:pPr>
            <w:pStyle w:val="227D21DB8EFE457495FE39FE5D724A2B"/>
          </w:pPr>
          <w:r w:rsidRPr="00F153B0">
            <w:rPr>
              <w:rStyle w:val="CompanyLogoChar"/>
            </w:rPr>
            <w:t>Company Name</w:t>
          </w:r>
        </w:p>
      </w:docPartBody>
    </w:docPart>
    <w:docPart>
      <w:docPartPr>
        <w:name w:val="68C1FCB9CADD4DF994843356DA2A9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D6552-A0CE-4EFA-8596-6863040B1140}"/>
      </w:docPartPr>
      <w:docPartBody>
        <w:p w:rsidR="00000000" w:rsidRDefault="006C2E22">
          <w:pPr>
            <w:pStyle w:val="68C1FCB9CADD4DF994843356DA2A90BD"/>
          </w:pPr>
          <w:r>
            <w:t>Street Address</w:t>
          </w:r>
        </w:p>
      </w:docPartBody>
    </w:docPart>
    <w:docPart>
      <w:docPartPr>
        <w:name w:val="396350CA816E44CF9D1B4CF701D93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9968C-6EB2-48EA-8C19-C26F97A23B90}"/>
      </w:docPartPr>
      <w:docPartBody>
        <w:p w:rsidR="00000000" w:rsidRDefault="006C2E22">
          <w:pPr>
            <w:pStyle w:val="396350CA816E44CF9D1B4CF701D938E3"/>
          </w:pPr>
          <w:r>
            <w:t>Address 2</w:t>
          </w:r>
        </w:p>
      </w:docPartBody>
    </w:docPart>
    <w:docPart>
      <w:docPartPr>
        <w:name w:val="CEB5E5E492564E9BA7426A1CD01B1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CCEB6E-0FF7-4347-9ECE-6662D59A780E}"/>
      </w:docPartPr>
      <w:docPartBody>
        <w:p w:rsidR="00000000" w:rsidRDefault="006C2E22">
          <w:pPr>
            <w:pStyle w:val="CEB5E5E492564E9BA7426A1CD01B1658"/>
          </w:pPr>
          <w:r>
            <w:t>City, ST ZIP Code</w:t>
          </w:r>
        </w:p>
      </w:docPartBody>
    </w:docPart>
    <w:docPart>
      <w:docPartPr>
        <w:name w:val="79C30A503B184D75B9DD598853E2D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10A64-81AF-4F30-81A3-EEEB1D841251}"/>
      </w:docPartPr>
      <w:docPartBody>
        <w:p w:rsidR="00000000" w:rsidRDefault="006C2E22">
          <w:pPr>
            <w:pStyle w:val="79C30A503B184D75B9DD598853E2D9F0"/>
          </w:pPr>
          <w:r w:rsidRPr="00F153B0">
            <w:rPr>
              <w:rStyle w:val="CompanyLogoChar"/>
            </w:rPr>
            <w:t>Customer Name</w:t>
          </w:r>
        </w:p>
      </w:docPartBody>
    </w:docPart>
    <w:docPart>
      <w:docPartPr>
        <w:name w:val="83BC9587209F485EB9A156DF8D77E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E67CD-C3F7-4AFD-AF44-23C34D16149C}"/>
      </w:docPartPr>
      <w:docPartBody>
        <w:p w:rsidR="00000000" w:rsidRDefault="006C2E22">
          <w:pPr>
            <w:pStyle w:val="83BC9587209F485EB9A156DF8D77EAE5"/>
          </w:pPr>
          <w:r>
            <w:t>Street Address</w:t>
          </w:r>
        </w:p>
      </w:docPartBody>
    </w:docPart>
    <w:docPart>
      <w:docPartPr>
        <w:name w:val="B412F7E3C8F04BC0A9A2BC6A85854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63471F-90A7-4E9A-8858-0B7D9D9B79F3}"/>
      </w:docPartPr>
      <w:docPartBody>
        <w:p w:rsidR="00000000" w:rsidRDefault="006C2E22">
          <w:pPr>
            <w:pStyle w:val="B412F7E3C8F04BC0A9A2BC6A8585420D"/>
          </w:pPr>
          <w:r>
            <w:t>Address 2</w:t>
          </w:r>
        </w:p>
      </w:docPartBody>
    </w:docPart>
    <w:docPart>
      <w:docPartPr>
        <w:name w:val="8D08DC701EB0480FB655CAA7E96B0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68069-BC68-4F63-9F7E-9F282C3DF0F6}"/>
      </w:docPartPr>
      <w:docPartBody>
        <w:p w:rsidR="00000000" w:rsidRDefault="006C2E22">
          <w:pPr>
            <w:pStyle w:val="8D08DC701EB0480FB655CAA7E96B00A6"/>
          </w:pPr>
          <w:r>
            <w:t>City, ST ZIP Code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E22"/>
    <w:rsid w:val="006C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Logo">
    <w:name w:val="CompanyLogo"/>
    <w:basedOn w:val="Normal"/>
    <w:link w:val="CompanyLogoChar"/>
    <w:qFormat/>
    <w:pPr>
      <w:spacing w:after="200" w:line="276" w:lineRule="auto"/>
      <w:jc w:val="right"/>
    </w:pPr>
    <w:rPr>
      <w:rFonts w:ascii="Eras Bold ITC" w:eastAsiaTheme="minorHAnsi" w:hAnsi="Eras Bold ITC"/>
      <w:color w:val="4472C4" w:themeColor="accent1"/>
      <w:lang w:val="en-US" w:eastAsia="en-US"/>
    </w:rPr>
  </w:style>
  <w:style w:type="character" w:customStyle="1" w:styleId="CompanyLogoChar">
    <w:name w:val="CompanyLogo Char"/>
    <w:basedOn w:val="DefaultParagraphFont"/>
    <w:link w:val="CompanyLogo"/>
    <w:rPr>
      <w:rFonts w:ascii="Eras Bold ITC" w:eastAsiaTheme="minorHAnsi" w:hAnsi="Eras Bold ITC"/>
      <w:color w:val="4472C4" w:themeColor="accent1"/>
      <w:lang w:val="en-US" w:eastAsia="en-US"/>
    </w:rPr>
  </w:style>
  <w:style w:type="paragraph" w:customStyle="1" w:styleId="ACC3E5867CC84486BF46BC859A795811">
    <w:name w:val="ACC3E5867CC84486BF46BC859A795811"/>
  </w:style>
  <w:style w:type="paragraph" w:customStyle="1" w:styleId="0329E2131C2B47B89A3C4D8E35D2E434">
    <w:name w:val="0329E2131C2B47B89A3C4D8E35D2E434"/>
  </w:style>
  <w:style w:type="paragraph" w:customStyle="1" w:styleId="B043C97D952345EEA0BB4E5D38A7F297">
    <w:name w:val="B043C97D952345EEA0BB4E5D38A7F297"/>
  </w:style>
  <w:style w:type="paragraph" w:customStyle="1" w:styleId="3A33694BA7DD4357A4E718765A186AC6">
    <w:name w:val="3A33694BA7DD4357A4E718765A186AC6"/>
  </w:style>
  <w:style w:type="paragraph" w:customStyle="1" w:styleId="198E173A9904476A97E64A9010333E1A">
    <w:name w:val="198E173A9904476A97E64A9010333E1A"/>
  </w:style>
  <w:style w:type="paragraph" w:customStyle="1" w:styleId="6F100D63393A487CB740AD08E1D0E252">
    <w:name w:val="6F100D63393A487CB740AD08E1D0E252"/>
  </w:style>
  <w:style w:type="paragraph" w:customStyle="1" w:styleId="1328B8DBEF9D4A398C69CB36109FC808">
    <w:name w:val="1328B8DBEF9D4A398C69CB36109FC808"/>
  </w:style>
  <w:style w:type="paragraph" w:customStyle="1" w:styleId="554C4A9860C44DA79806E8E770804EB3">
    <w:name w:val="554C4A9860C44DA79806E8E770804EB3"/>
  </w:style>
  <w:style w:type="paragraph" w:customStyle="1" w:styleId="CEEEF85D446F4E788E5B17714568CAA8">
    <w:name w:val="CEEEF85D446F4E788E5B17714568CAA8"/>
  </w:style>
  <w:style w:type="paragraph" w:customStyle="1" w:styleId="9EE2267533314F2ABA0F5A0A0230AD41">
    <w:name w:val="9EE2267533314F2ABA0F5A0A0230AD41"/>
  </w:style>
  <w:style w:type="paragraph" w:customStyle="1" w:styleId="2F8A85D44A2F43D19ACD64A5F3CF81EB">
    <w:name w:val="2F8A85D44A2F43D19ACD64A5F3CF81EB"/>
  </w:style>
  <w:style w:type="paragraph" w:customStyle="1" w:styleId="75FD7BAD53594F7A9B64E5FD8A19C27F">
    <w:name w:val="75FD7BAD53594F7A9B64E5FD8A19C27F"/>
  </w:style>
  <w:style w:type="paragraph" w:customStyle="1" w:styleId="D944EAE1C4E74838BE71F074D21556AD">
    <w:name w:val="D944EAE1C4E74838BE71F074D21556AD"/>
  </w:style>
  <w:style w:type="paragraph" w:customStyle="1" w:styleId="BF9DE130ACE4475C93B10E4C8890227A">
    <w:name w:val="BF9DE130ACE4475C93B10E4C8890227A"/>
  </w:style>
  <w:style w:type="paragraph" w:customStyle="1" w:styleId="AD67F892332A4D7FB6CA7F623091EEFB">
    <w:name w:val="AD67F892332A4D7FB6CA7F623091EEFB"/>
  </w:style>
  <w:style w:type="paragraph" w:customStyle="1" w:styleId="70AFB145FEF24FC5889781FD9500DBF8">
    <w:name w:val="70AFB145FEF24FC5889781FD9500DBF8"/>
  </w:style>
  <w:style w:type="paragraph" w:customStyle="1" w:styleId="58943B54DD6249BCB67043070623CA57">
    <w:name w:val="58943B54DD6249BCB67043070623CA57"/>
  </w:style>
  <w:style w:type="paragraph" w:customStyle="1" w:styleId="3670C2E7B0AF4E138D386890C22F8E30">
    <w:name w:val="3670C2E7B0AF4E138D386890C22F8E30"/>
  </w:style>
  <w:style w:type="paragraph" w:customStyle="1" w:styleId="05CE7DE9D637485DA87F1CBCB2F4373D">
    <w:name w:val="05CE7DE9D637485DA87F1CBCB2F4373D"/>
  </w:style>
  <w:style w:type="paragraph" w:customStyle="1" w:styleId="82B1CFAB51834A718FD00DC02CA06665">
    <w:name w:val="82B1CFAB51834A718FD00DC02CA06665"/>
  </w:style>
  <w:style w:type="paragraph" w:customStyle="1" w:styleId="8B32A5A0CF4E406F81BC205C4E80A123">
    <w:name w:val="8B32A5A0CF4E406F81BC205C4E80A123"/>
  </w:style>
  <w:style w:type="paragraph" w:customStyle="1" w:styleId="9B43A5C222A946A5BA0A2D3D45B41615">
    <w:name w:val="9B43A5C222A946A5BA0A2D3D45B41615"/>
  </w:style>
  <w:style w:type="paragraph" w:customStyle="1" w:styleId="D40F8CA32D624DC0BFBEC4DC095EAB8E">
    <w:name w:val="D40F8CA32D624DC0BFBEC4DC095EAB8E"/>
  </w:style>
  <w:style w:type="paragraph" w:customStyle="1" w:styleId="A5C6DF1C6A974947849D8721B5CA5C24">
    <w:name w:val="A5C6DF1C6A974947849D8721B5CA5C24"/>
  </w:style>
  <w:style w:type="paragraph" w:customStyle="1" w:styleId="E5CA5F4DF9664007A2282AF5D0156E98">
    <w:name w:val="E5CA5F4DF9664007A2282AF5D0156E98"/>
  </w:style>
  <w:style w:type="paragraph" w:customStyle="1" w:styleId="63C49FDBC7DE493D90A411AD5ACDC8DA">
    <w:name w:val="63C49FDBC7DE493D90A411AD5ACDC8DA"/>
  </w:style>
  <w:style w:type="paragraph" w:customStyle="1" w:styleId="09D8EB9823714CF99A1276906AF90A4F">
    <w:name w:val="09D8EB9823714CF99A1276906AF90A4F"/>
  </w:style>
  <w:style w:type="paragraph" w:customStyle="1" w:styleId="51775821655E480B8630626170E584CA">
    <w:name w:val="51775821655E480B8630626170E584CA"/>
  </w:style>
  <w:style w:type="paragraph" w:customStyle="1" w:styleId="62FA7E59A16B4BBEB19C35A8A706A9E5">
    <w:name w:val="62FA7E59A16B4BBEB19C35A8A706A9E5"/>
  </w:style>
  <w:style w:type="paragraph" w:customStyle="1" w:styleId="5093ECF29233448EAA5BBCE29B09472B">
    <w:name w:val="5093ECF29233448EAA5BBCE29B09472B"/>
  </w:style>
  <w:style w:type="paragraph" w:customStyle="1" w:styleId="B679AB28B9DF480FA45DA646F9F78682">
    <w:name w:val="B679AB28B9DF480FA45DA646F9F78682"/>
  </w:style>
  <w:style w:type="paragraph" w:customStyle="1" w:styleId="6B1A1CA01F5D4FF083FF236EE38DB689">
    <w:name w:val="6B1A1CA01F5D4FF083FF236EE38DB689"/>
  </w:style>
  <w:style w:type="paragraph" w:customStyle="1" w:styleId="6B92686B66ED4BE1B6598B5935F63B78">
    <w:name w:val="6B92686B66ED4BE1B6598B5935F63B78"/>
  </w:style>
  <w:style w:type="paragraph" w:customStyle="1" w:styleId="ED1E92831C864BC4885C02079EC8E2B7">
    <w:name w:val="ED1E92831C864BC4885C02079EC8E2B7"/>
  </w:style>
  <w:style w:type="paragraph" w:customStyle="1" w:styleId="AE97B8B0B8C04FC5B0A47244F897247E">
    <w:name w:val="AE97B8B0B8C04FC5B0A47244F897247E"/>
  </w:style>
  <w:style w:type="paragraph" w:customStyle="1" w:styleId="07A4EA6BF1394AC2895CAD8AD67423CC">
    <w:name w:val="07A4EA6BF1394AC2895CAD8AD67423CC"/>
  </w:style>
  <w:style w:type="paragraph" w:customStyle="1" w:styleId="EF01C0B990004B8584BFE926AF20F2DA">
    <w:name w:val="EF01C0B990004B8584BFE926AF20F2DA"/>
  </w:style>
  <w:style w:type="paragraph" w:customStyle="1" w:styleId="27026A1DB07E41F1A5CEDE290DEF58EE">
    <w:name w:val="27026A1DB07E41F1A5CEDE290DEF58EE"/>
  </w:style>
  <w:style w:type="paragraph" w:customStyle="1" w:styleId="E33285789FF24BB79972E603EB25D9F4">
    <w:name w:val="E33285789FF24BB79972E603EB25D9F4"/>
  </w:style>
  <w:style w:type="paragraph" w:customStyle="1" w:styleId="B335C366901C48869933B9E2B9E6BF1F">
    <w:name w:val="B335C366901C48869933B9E2B9E6BF1F"/>
  </w:style>
  <w:style w:type="paragraph" w:customStyle="1" w:styleId="227D21DB8EFE457495FE39FE5D724A2B">
    <w:name w:val="227D21DB8EFE457495FE39FE5D724A2B"/>
  </w:style>
  <w:style w:type="paragraph" w:customStyle="1" w:styleId="68C1FCB9CADD4DF994843356DA2A90BD">
    <w:name w:val="68C1FCB9CADD4DF994843356DA2A90BD"/>
  </w:style>
  <w:style w:type="paragraph" w:customStyle="1" w:styleId="396350CA816E44CF9D1B4CF701D938E3">
    <w:name w:val="396350CA816E44CF9D1B4CF701D938E3"/>
  </w:style>
  <w:style w:type="paragraph" w:customStyle="1" w:styleId="CEB5E5E492564E9BA7426A1CD01B1658">
    <w:name w:val="CEB5E5E492564E9BA7426A1CD01B1658"/>
  </w:style>
  <w:style w:type="paragraph" w:customStyle="1" w:styleId="79C30A503B184D75B9DD598853E2D9F0">
    <w:name w:val="79C30A503B184D75B9DD598853E2D9F0"/>
  </w:style>
  <w:style w:type="paragraph" w:customStyle="1" w:styleId="83BC9587209F485EB9A156DF8D77EAE5">
    <w:name w:val="83BC9587209F485EB9A156DF8D77EAE5"/>
  </w:style>
  <w:style w:type="paragraph" w:customStyle="1" w:styleId="B412F7E3C8F04BC0A9A2BC6A8585420D">
    <w:name w:val="B412F7E3C8F04BC0A9A2BC6A8585420D"/>
  </w:style>
  <w:style w:type="paragraph" w:customStyle="1" w:styleId="8D08DC701EB0480FB655CAA7E96B00A6">
    <w:name w:val="8D08DC701EB0480FB655CAA7E96B00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8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3E732A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3775C395-B332-42B6-AEAF-5473272E8F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BC868-9ADE-4587-B90F-EDA916C10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8986F-E8B8-4F9B-8744-A815A06E7E10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Shipping labels (Green Wave design, 6 per page)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2020-07-21T05:47:00Z</dcterms:created>
  <dcterms:modified xsi:type="dcterms:W3CDTF">2020-07-21T05:48:00Z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